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60343F" w:rsidRDefault="00713047" w:rsidP="007C427C">
      <w:pPr>
        <w:tabs>
          <w:tab w:val="left" w:pos="1418"/>
        </w:tabs>
        <w:spacing w:after="0" w:line="240" w:lineRule="auto"/>
        <w:ind w:firstLine="0"/>
        <w:jc w:val="center"/>
        <w:rPr>
          <w:b/>
          <w:bCs/>
        </w:rPr>
      </w:pPr>
      <w:r w:rsidRPr="0060343F">
        <w:rPr>
          <w:b/>
          <w:bCs/>
        </w:rPr>
        <w:t xml:space="preserve">TERMO DE </w:t>
      </w:r>
      <w:r w:rsidR="00516BF8" w:rsidRPr="0060343F">
        <w:rPr>
          <w:b/>
          <w:bCs/>
        </w:rPr>
        <w:t>REFERÊNCIA</w:t>
      </w:r>
    </w:p>
    <w:p w14:paraId="27A091F5" w14:textId="77777777" w:rsidR="007C427C" w:rsidRPr="0060343F" w:rsidRDefault="007C427C" w:rsidP="007C427C">
      <w:pPr>
        <w:tabs>
          <w:tab w:val="left" w:pos="1418"/>
        </w:tabs>
        <w:spacing w:after="0" w:line="240" w:lineRule="auto"/>
        <w:ind w:firstLine="0"/>
        <w:rPr>
          <w:b/>
          <w:bCs/>
        </w:rPr>
      </w:pPr>
    </w:p>
    <w:tbl>
      <w:tblPr>
        <w:tblStyle w:val="Tabelacomgrade"/>
        <w:tblW w:w="9067" w:type="dxa"/>
        <w:tblLook w:val="04A0" w:firstRow="1" w:lastRow="0" w:firstColumn="1" w:lastColumn="0" w:noHBand="0" w:noVBand="1"/>
      </w:tblPr>
      <w:tblGrid>
        <w:gridCol w:w="9067"/>
      </w:tblGrid>
      <w:tr w:rsidR="00D96A20" w:rsidRPr="0060343F" w14:paraId="5420A29A" w14:textId="6001BB7B" w:rsidTr="00354883">
        <w:tc>
          <w:tcPr>
            <w:tcW w:w="9067" w:type="dxa"/>
          </w:tcPr>
          <w:p w14:paraId="3D82478F" w14:textId="610589BB" w:rsidR="00D96A20" w:rsidRPr="0060343F" w:rsidRDefault="00D96A20" w:rsidP="00D96A20">
            <w:pPr>
              <w:tabs>
                <w:tab w:val="left" w:pos="1418"/>
              </w:tabs>
              <w:spacing w:after="0" w:line="240" w:lineRule="auto"/>
              <w:ind w:firstLine="0"/>
              <w:jc w:val="left"/>
            </w:pPr>
            <w:r w:rsidRPr="0060343F">
              <w:rPr>
                <w:b/>
                <w:bCs/>
              </w:rPr>
              <w:t xml:space="preserve">UNIDADE SOLICITANTE: </w:t>
            </w:r>
            <w:r w:rsidR="00572C15">
              <w:rPr>
                <w:b/>
                <w:bCs/>
              </w:rPr>
              <w:t>UNIDADE DE GESTÃO ADMINISTRATIVA - UGA</w:t>
            </w:r>
          </w:p>
        </w:tc>
      </w:tr>
      <w:tr w:rsidR="00D96A20" w:rsidRPr="0060343F" w14:paraId="5DA5C4F5" w14:textId="3A8C7309" w:rsidTr="00D96A20">
        <w:tc>
          <w:tcPr>
            <w:tcW w:w="9067" w:type="dxa"/>
          </w:tcPr>
          <w:p w14:paraId="3925FA7C" w14:textId="30063E84" w:rsidR="00D96A20" w:rsidRPr="0060343F" w:rsidRDefault="00D96A20" w:rsidP="007C427C">
            <w:pPr>
              <w:tabs>
                <w:tab w:val="left" w:pos="1418"/>
              </w:tabs>
              <w:spacing w:after="0" w:line="240" w:lineRule="auto"/>
              <w:ind w:firstLine="0"/>
            </w:pPr>
            <w:r w:rsidRPr="0060343F">
              <w:rPr>
                <w:b/>
                <w:bCs/>
              </w:rPr>
              <w:t xml:space="preserve">RESPONSÁVEL PELA ELABORAÇÃO: </w:t>
            </w:r>
            <w:r w:rsidR="00572C15" w:rsidRPr="00572C15">
              <w:rPr>
                <w:b/>
                <w:bCs/>
              </w:rPr>
              <w:t>Maria de Fátima Lemos Araújo</w:t>
            </w:r>
          </w:p>
        </w:tc>
      </w:tr>
    </w:tbl>
    <w:p w14:paraId="6DF9DC2E" w14:textId="77777777" w:rsidR="007C427C" w:rsidRPr="0060343F" w:rsidRDefault="007C427C" w:rsidP="007C427C">
      <w:pPr>
        <w:tabs>
          <w:tab w:val="left" w:pos="1418"/>
        </w:tabs>
        <w:spacing w:after="0" w:line="240" w:lineRule="auto"/>
        <w:ind w:firstLine="0"/>
        <w:jc w:val="center"/>
        <w:rPr>
          <w:b/>
          <w:bCs/>
        </w:rPr>
      </w:pPr>
    </w:p>
    <w:tbl>
      <w:tblPr>
        <w:tblStyle w:val="Tabelacomgrade"/>
        <w:tblW w:w="9082" w:type="dxa"/>
        <w:tblInd w:w="-5" w:type="dxa"/>
        <w:tblLook w:val="04A0" w:firstRow="1" w:lastRow="0" w:firstColumn="1" w:lastColumn="0" w:noHBand="0" w:noVBand="1"/>
      </w:tblPr>
      <w:tblGrid>
        <w:gridCol w:w="9068"/>
        <w:gridCol w:w="14"/>
      </w:tblGrid>
      <w:tr w:rsidR="00AC59E0" w:rsidRPr="0060343F" w14:paraId="0FB9A4B4" w14:textId="77777777" w:rsidTr="003E1E0A">
        <w:trPr>
          <w:gridAfter w:val="1"/>
          <w:wAfter w:w="16" w:type="dxa"/>
        </w:trPr>
        <w:tc>
          <w:tcPr>
            <w:tcW w:w="9061" w:type="dxa"/>
          </w:tcPr>
          <w:p w14:paraId="7F81A818" w14:textId="64199381" w:rsidR="00A25F86" w:rsidRPr="0060343F" w:rsidRDefault="00B05DD3" w:rsidP="007C427C">
            <w:pPr>
              <w:pStyle w:val="PargrafodaLista"/>
              <w:numPr>
                <w:ilvl w:val="0"/>
                <w:numId w:val="6"/>
              </w:numPr>
              <w:tabs>
                <w:tab w:val="left" w:pos="320"/>
              </w:tabs>
              <w:spacing w:after="0" w:line="240" w:lineRule="auto"/>
              <w:ind w:left="0" w:firstLine="0"/>
              <w:rPr>
                <w:b/>
                <w:bCs/>
              </w:rPr>
            </w:pPr>
            <w:r w:rsidRPr="0060343F">
              <w:rPr>
                <w:b/>
                <w:bCs/>
              </w:rPr>
              <w:t>OBJETO</w:t>
            </w:r>
            <w:r w:rsidR="00A25F86" w:rsidRPr="0060343F">
              <w:rPr>
                <w:b/>
                <w:bCs/>
              </w:rPr>
              <w:t xml:space="preserve"> DA CONTRATAÇÃO</w:t>
            </w:r>
            <w:r w:rsidRPr="0060343F">
              <w:rPr>
                <w:b/>
                <w:bCs/>
              </w:rPr>
              <w:t>:</w:t>
            </w:r>
          </w:p>
          <w:p w14:paraId="2D577895" w14:textId="7646A914" w:rsidR="00A25F86" w:rsidRPr="0060343F" w:rsidRDefault="00D3567C" w:rsidP="007C427C">
            <w:pPr>
              <w:pStyle w:val="PargrafodaLista"/>
              <w:tabs>
                <w:tab w:val="left" w:pos="320"/>
              </w:tabs>
              <w:spacing w:after="0" w:line="240" w:lineRule="auto"/>
              <w:ind w:left="0" w:firstLine="0"/>
              <w:rPr>
                <w:b/>
                <w:bCs/>
              </w:rPr>
            </w:pPr>
            <w:r w:rsidRPr="0060343F">
              <w:t xml:space="preserve">Contratação de empresa para </w:t>
            </w:r>
            <w:r w:rsidR="00572C15">
              <w:t>fornecimento</w:t>
            </w:r>
            <w:r w:rsidRPr="0060343F">
              <w:t xml:space="preserve"> de pergolado com balanço em madeira, para o jardim da Sede do Sebrae Rondônia, conforme as especificações constantes neste instrumento.</w:t>
            </w:r>
          </w:p>
        </w:tc>
      </w:tr>
      <w:tr w:rsidR="007C427C" w:rsidRPr="0060343F" w14:paraId="3B725508" w14:textId="77777777" w:rsidTr="003E1E0A">
        <w:trPr>
          <w:gridAfter w:val="1"/>
          <w:wAfter w:w="14" w:type="dxa"/>
        </w:trPr>
        <w:tc>
          <w:tcPr>
            <w:tcW w:w="9068" w:type="dxa"/>
          </w:tcPr>
          <w:p w14:paraId="1B619CE0" w14:textId="307A4C15" w:rsidR="007C427C" w:rsidRPr="0060343F" w:rsidRDefault="007C427C" w:rsidP="007C427C">
            <w:pPr>
              <w:pStyle w:val="PargrafodaLista"/>
              <w:numPr>
                <w:ilvl w:val="0"/>
                <w:numId w:val="6"/>
              </w:numPr>
              <w:tabs>
                <w:tab w:val="left" w:pos="320"/>
              </w:tabs>
              <w:spacing w:after="0" w:line="240" w:lineRule="auto"/>
              <w:ind w:left="0" w:firstLine="0"/>
              <w:rPr>
                <w:b/>
                <w:bCs/>
                <w:color w:val="auto"/>
              </w:rPr>
            </w:pPr>
            <w:r w:rsidRPr="0060343F">
              <w:rPr>
                <w:b/>
                <w:bCs/>
                <w:color w:val="auto"/>
              </w:rPr>
              <w:t>JUSTIFICATIVA DA NECESSIDADE DA CONTRATAÇÃO:</w:t>
            </w:r>
          </w:p>
          <w:p w14:paraId="5E8F64D4" w14:textId="77777777" w:rsidR="007C427C" w:rsidRPr="0060343F" w:rsidRDefault="007C427C" w:rsidP="007C427C">
            <w:pPr>
              <w:pStyle w:val="PargrafodaLista"/>
              <w:tabs>
                <w:tab w:val="left" w:pos="320"/>
              </w:tabs>
              <w:spacing w:after="0" w:line="240" w:lineRule="auto"/>
              <w:ind w:left="0" w:firstLine="0"/>
              <w:rPr>
                <w:color w:val="FF0000"/>
              </w:rPr>
            </w:pPr>
          </w:p>
          <w:p w14:paraId="360260FC" w14:textId="11867BC2" w:rsidR="007C427C" w:rsidRPr="0060343F" w:rsidRDefault="00A27F4B" w:rsidP="007C427C">
            <w:pPr>
              <w:pStyle w:val="PargrafodaLista"/>
              <w:tabs>
                <w:tab w:val="left" w:pos="320"/>
              </w:tabs>
              <w:spacing w:after="0" w:line="240" w:lineRule="auto"/>
              <w:ind w:left="0" w:firstLine="0"/>
              <w:rPr>
                <w:b/>
                <w:bCs/>
              </w:rPr>
            </w:pPr>
            <w:r w:rsidRPr="00A27F4B">
              <w:t>Considerando que na Sede do Sebrae temos um jardim com diversas espécies de plantas, se faz necessário a implementação de benfeitorias uma delas é o fornecimento de pergolado com balanço em madeira, o qual dará suporte a planta localizada no estacionamento, considerando o conforto dos usuários e a harmonização com o restante do espaço ao ar livre</w:t>
            </w:r>
            <w:r w:rsidR="00061A61" w:rsidRPr="00061A61">
              <w:t>.</w:t>
            </w:r>
          </w:p>
          <w:p w14:paraId="104B7FCB" w14:textId="3FC81D26" w:rsidR="007C427C" w:rsidRPr="0060343F" w:rsidRDefault="007C427C" w:rsidP="007C427C">
            <w:pPr>
              <w:pStyle w:val="PargrafodaLista"/>
              <w:tabs>
                <w:tab w:val="left" w:pos="320"/>
              </w:tabs>
              <w:spacing w:after="0" w:line="240" w:lineRule="auto"/>
              <w:ind w:left="0" w:firstLine="0"/>
              <w:rPr>
                <w:b/>
                <w:bCs/>
              </w:rPr>
            </w:pPr>
          </w:p>
        </w:tc>
      </w:tr>
      <w:tr w:rsidR="00AC59E0" w:rsidRPr="0060343F" w14:paraId="0345784F" w14:textId="77777777" w:rsidTr="003E1E0A">
        <w:trPr>
          <w:trHeight w:val="2041"/>
        </w:trPr>
        <w:tc>
          <w:tcPr>
            <w:tcW w:w="9082" w:type="dxa"/>
            <w:gridSpan w:val="2"/>
            <w:tcBorders>
              <w:bottom w:val="single" w:sz="4" w:space="0" w:color="auto"/>
            </w:tcBorders>
          </w:tcPr>
          <w:p w14:paraId="3CDAF985" w14:textId="77777777" w:rsidR="00A25F86" w:rsidRDefault="00B05DD3" w:rsidP="007C427C">
            <w:pPr>
              <w:pStyle w:val="PargrafodaLista"/>
              <w:numPr>
                <w:ilvl w:val="0"/>
                <w:numId w:val="6"/>
              </w:numPr>
              <w:tabs>
                <w:tab w:val="left" w:pos="320"/>
              </w:tabs>
              <w:spacing w:after="0" w:line="240" w:lineRule="auto"/>
              <w:ind w:left="0" w:firstLine="0"/>
              <w:rPr>
                <w:b/>
                <w:bCs/>
              </w:rPr>
            </w:pPr>
            <w:r w:rsidRPr="0060343F">
              <w:rPr>
                <w:b/>
                <w:bCs/>
              </w:rPr>
              <w:t>DETALHAMENTO/ESPECIFICAÇÃO DO OBJETO</w:t>
            </w:r>
            <w:r w:rsidR="00AC59E0" w:rsidRPr="0060343F">
              <w:rPr>
                <w:b/>
                <w:bCs/>
              </w:rPr>
              <w:t>:</w:t>
            </w:r>
          </w:p>
          <w:p w14:paraId="7A8C2C05" w14:textId="77777777" w:rsidR="00E421D5" w:rsidRPr="0060343F" w:rsidRDefault="00E421D5" w:rsidP="00E421D5">
            <w:pPr>
              <w:pStyle w:val="PargrafodaLista"/>
              <w:tabs>
                <w:tab w:val="left" w:pos="320"/>
              </w:tabs>
              <w:spacing w:after="0" w:line="240" w:lineRule="auto"/>
              <w:ind w:left="0" w:firstLine="0"/>
              <w:rPr>
                <w:b/>
                <w:bCs/>
              </w:rPr>
            </w:pPr>
          </w:p>
          <w:tbl>
            <w:tblPr>
              <w:tblStyle w:val="Tabelacomgrade"/>
              <w:tblpPr w:leftFromText="141" w:rightFromText="141" w:vertAnchor="text" w:horzAnchor="margin" w:tblpY="1"/>
              <w:tblOverlap w:val="never"/>
              <w:tblW w:w="8784" w:type="dxa"/>
              <w:tblLook w:val="04A0" w:firstRow="1" w:lastRow="0" w:firstColumn="1" w:lastColumn="0" w:noHBand="0" w:noVBand="1"/>
            </w:tblPr>
            <w:tblGrid>
              <w:gridCol w:w="8784"/>
            </w:tblGrid>
            <w:tr w:rsidR="00D3567C" w:rsidRPr="0060343F" w14:paraId="5FA1F47E" w14:textId="77777777" w:rsidTr="00D3567C">
              <w:trPr>
                <w:trHeight w:val="284"/>
              </w:trPr>
              <w:tc>
                <w:tcPr>
                  <w:tcW w:w="8784" w:type="dxa"/>
                  <w:tcBorders>
                    <w:top w:val="nil"/>
                    <w:left w:val="nil"/>
                    <w:bottom w:val="single" w:sz="4" w:space="0" w:color="auto"/>
                    <w:right w:val="nil"/>
                  </w:tcBorders>
                  <w:hideMark/>
                </w:tcPr>
                <w:p w14:paraId="3756D3E1" w14:textId="1742BC83" w:rsidR="00D3567C" w:rsidRDefault="00D3567C" w:rsidP="00D3567C">
                  <w:pPr>
                    <w:spacing w:after="0" w:line="240" w:lineRule="auto"/>
                    <w:ind w:firstLine="0"/>
                    <w:rPr>
                      <w:b/>
                      <w:bCs/>
                    </w:rPr>
                  </w:pPr>
                  <w:r w:rsidRPr="0060343F">
                    <w:rPr>
                      <w:b/>
                    </w:rPr>
                    <w:t xml:space="preserve">3.1. FORNECIMENTO DE PERGOLADO COM BALANÇO DE </w:t>
                  </w:r>
                  <w:r w:rsidR="00755705" w:rsidRPr="0060343F">
                    <w:rPr>
                      <w:b/>
                    </w:rPr>
                    <w:t>MADEIRA</w:t>
                  </w:r>
                  <w:r w:rsidR="00755705" w:rsidRPr="0060343F">
                    <w:rPr>
                      <w:b/>
                      <w:bCs/>
                    </w:rPr>
                    <w:t>.</w:t>
                  </w:r>
                </w:p>
                <w:p w14:paraId="63CD8CDD" w14:textId="77777777" w:rsidR="00755705" w:rsidRPr="0060343F" w:rsidRDefault="00755705" w:rsidP="00D3567C">
                  <w:pPr>
                    <w:spacing w:after="0" w:line="240" w:lineRule="auto"/>
                    <w:ind w:firstLine="0"/>
                    <w:rPr>
                      <w:b/>
                    </w:rPr>
                  </w:pPr>
                </w:p>
              </w:tc>
            </w:tr>
          </w:tbl>
          <w:p w14:paraId="1769D748" w14:textId="77777777" w:rsidR="00D3567C" w:rsidRPr="0060343F" w:rsidRDefault="00D3567C" w:rsidP="00D3567C">
            <w:pPr>
              <w:spacing w:after="0" w:line="240" w:lineRule="auto"/>
              <w:ind w:firstLine="0"/>
              <w:jc w:val="center"/>
              <w:rPr>
                <w:b/>
                <w:bCs/>
              </w:rPr>
            </w:pPr>
          </w:p>
          <w:tbl>
            <w:tblPr>
              <w:tblStyle w:val="Tabelacomgrade"/>
              <w:tblpPr w:leftFromText="141" w:rightFromText="141" w:vertAnchor="text" w:horzAnchor="margin" w:tblpY="-121"/>
              <w:tblOverlap w:val="never"/>
              <w:tblW w:w="8642" w:type="dxa"/>
              <w:tblLook w:val="04A0" w:firstRow="1" w:lastRow="0" w:firstColumn="1" w:lastColumn="0" w:noHBand="0" w:noVBand="1"/>
            </w:tblPr>
            <w:tblGrid>
              <w:gridCol w:w="3119"/>
              <w:gridCol w:w="1843"/>
              <w:gridCol w:w="1696"/>
              <w:gridCol w:w="1984"/>
            </w:tblGrid>
            <w:tr w:rsidR="00755705" w:rsidRPr="0060343F" w14:paraId="46C9B8D8" w14:textId="77777777" w:rsidTr="00A27F4B">
              <w:trPr>
                <w:trHeight w:val="286"/>
              </w:trPr>
              <w:tc>
                <w:tcPr>
                  <w:tcW w:w="3119" w:type="dxa"/>
                  <w:tcBorders>
                    <w:top w:val="single" w:sz="4" w:space="0" w:color="auto"/>
                    <w:left w:val="single" w:sz="4" w:space="0" w:color="auto"/>
                    <w:bottom w:val="single" w:sz="4" w:space="0" w:color="auto"/>
                    <w:right w:val="single" w:sz="4" w:space="0" w:color="auto"/>
                  </w:tcBorders>
                  <w:hideMark/>
                </w:tcPr>
                <w:p w14:paraId="6B8B3134" w14:textId="027F1DB3" w:rsidR="00755705" w:rsidRPr="0060343F" w:rsidRDefault="00755705" w:rsidP="00755705">
                  <w:pPr>
                    <w:autoSpaceDE w:val="0"/>
                    <w:autoSpaceDN w:val="0"/>
                    <w:adjustRightInd w:val="0"/>
                    <w:spacing w:after="0" w:line="240" w:lineRule="auto"/>
                    <w:ind w:firstLine="0"/>
                    <w:jc w:val="center"/>
                    <w:rPr>
                      <w:b/>
                      <w:bCs/>
                      <w:lang w:eastAsia="pt-BR"/>
                    </w:rPr>
                  </w:pPr>
                  <w:r w:rsidRPr="0060343F">
                    <w:rPr>
                      <w:b/>
                      <w:lang w:eastAsia="pt-BR"/>
                    </w:rPr>
                    <w:t>PERGOLADO</w:t>
                  </w:r>
                </w:p>
              </w:tc>
              <w:tc>
                <w:tcPr>
                  <w:tcW w:w="1843" w:type="dxa"/>
                  <w:tcBorders>
                    <w:top w:val="single" w:sz="4" w:space="0" w:color="auto"/>
                    <w:left w:val="single" w:sz="4" w:space="0" w:color="auto"/>
                    <w:bottom w:val="single" w:sz="4" w:space="0" w:color="auto"/>
                    <w:right w:val="single" w:sz="4" w:space="0" w:color="auto"/>
                  </w:tcBorders>
                  <w:hideMark/>
                </w:tcPr>
                <w:p w14:paraId="55EB7C4B" w14:textId="1E550031" w:rsidR="00755705" w:rsidRPr="0060343F" w:rsidRDefault="003E1E0A" w:rsidP="00755705">
                  <w:pPr>
                    <w:autoSpaceDE w:val="0"/>
                    <w:autoSpaceDN w:val="0"/>
                    <w:adjustRightInd w:val="0"/>
                    <w:spacing w:after="0" w:line="240" w:lineRule="auto"/>
                    <w:ind w:firstLine="0"/>
                    <w:jc w:val="center"/>
                    <w:rPr>
                      <w:b/>
                      <w:bCs/>
                      <w:lang w:eastAsia="pt-BR"/>
                    </w:rPr>
                  </w:pPr>
                  <w:r w:rsidRPr="0060343F">
                    <w:rPr>
                      <w:b/>
                    </w:rPr>
                    <w:t>DIMENSÕES</w:t>
                  </w:r>
                </w:p>
              </w:tc>
              <w:tc>
                <w:tcPr>
                  <w:tcW w:w="1696" w:type="dxa"/>
                  <w:tcBorders>
                    <w:top w:val="single" w:sz="4" w:space="0" w:color="auto"/>
                    <w:left w:val="single" w:sz="4" w:space="0" w:color="auto"/>
                    <w:bottom w:val="single" w:sz="4" w:space="0" w:color="auto"/>
                    <w:right w:val="single" w:sz="4" w:space="0" w:color="auto"/>
                  </w:tcBorders>
                  <w:hideMark/>
                </w:tcPr>
                <w:p w14:paraId="460C325F" w14:textId="03DDAC2E" w:rsidR="00755705" w:rsidRPr="0060343F" w:rsidRDefault="00755705" w:rsidP="00755705">
                  <w:pPr>
                    <w:autoSpaceDE w:val="0"/>
                    <w:autoSpaceDN w:val="0"/>
                    <w:adjustRightInd w:val="0"/>
                    <w:spacing w:after="0" w:line="240" w:lineRule="auto"/>
                    <w:ind w:firstLine="0"/>
                    <w:jc w:val="center"/>
                    <w:rPr>
                      <w:b/>
                      <w:bCs/>
                      <w:lang w:eastAsia="pt-BR"/>
                    </w:rPr>
                  </w:pPr>
                  <w:r w:rsidRPr="0060343F">
                    <w:rPr>
                      <w:b/>
                      <w:bCs/>
                      <w:lang w:eastAsia="pt-BR"/>
                    </w:rPr>
                    <w:t>QUANTID</w:t>
                  </w:r>
                  <w:r>
                    <w:rPr>
                      <w:b/>
                      <w:bCs/>
                      <w:lang w:eastAsia="pt-BR"/>
                    </w:rPr>
                    <w:t>A</w:t>
                  </w:r>
                  <w:r w:rsidRPr="0060343F">
                    <w:rPr>
                      <w:b/>
                      <w:bCs/>
                      <w:lang w:eastAsia="pt-BR"/>
                    </w:rPr>
                    <w:t>DE</w:t>
                  </w:r>
                </w:p>
              </w:tc>
              <w:tc>
                <w:tcPr>
                  <w:tcW w:w="1984" w:type="dxa"/>
                  <w:tcBorders>
                    <w:top w:val="single" w:sz="4" w:space="0" w:color="auto"/>
                    <w:left w:val="single" w:sz="4" w:space="0" w:color="auto"/>
                    <w:bottom w:val="single" w:sz="4" w:space="0" w:color="auto"/>
                    <w:right w:val="single" w:sz="4" w:space="0" w:color="auto"/>
                  </w:tcBorders>
                </w:tcPr>
                <w:p w14:paraId="5CF53A48" w14:textId="5A7544F3" w:rsidR="00755705" w:rsidRPr="0060343F" w:rsidRDefault="00755705" w:rsidP="00755705">
                  <w:pPr>
                    <w:autoSpaceDE w:val="0"/>
                    <w:autoSpaceDN w:val="0"/>
                    <w:adjustRightInd w:val="0"/>
                    <w:spacing w:after="0" w:line="240" w:lineRule="auto"/>
                    <w:ind w:firstLine="0"/>
                    <w:jc w:val="center"/>
                    <w:rPr>
                      <w:b/>
                      <w:bCs/>
                      <w:lang w:eastAsia="pt-BR"/>
                    </w:rPr>
                  </w:pPr>
                  <w:r>
                    <w:rPr>
                      <w:b/>
                      <w:bCs/>
                      <w:lang w:eastAsia="pt-BR"/>
                    </w:rPr>
                    <w:t>LOCAL</w:t>
                  </w:r>
                </w:p>
              </w:tc>
            </w:tr>
            <w:tr w:rsidR="00755705" w:rsidRPr="0060343F" w14:paraId="39466444" w14:textId="77777777" w:rsidTr="00A27F4B">
              <w:trPr>
                <w:trHeight w:val="286"/>
              </w:trPr>
              <w:tc>
                <w:tcPr>
                  <w:tcW w:w="3119" w:type="dxa"/>
                  <w:tcBorders>
                    <w:top w:val="single" w:sz="4" w:space="0" w:color="auto"/>
                    <w:left w:val="single" w:sz="4" w:space="0" w:color="auto"/>
                    <w:bottom w:val="single" w:sz="4" w:space="0" w:color="auto"/>
                    <w:right w:val="single" w:sz="4" w:space="0" w:color="auto"/>
                  </w:tcBorders>
                  <w:hideMark/>
                </w:tcPr>
                <w:p w14:paraId="43C50465" w14:textId="5CB7C078" w:rsidR="00755705" w:rsidRPr="0060343F" w:rsidRDefault="00755705" w:rsidP="00755705">
                  <w:pPr>
                    <w:autoSpaceDE w:val="0"/>
                    <w:autoSpaceDN w:val="0"/>
                    <w:adjustRightInd w:val="0"/>
                    <w:spacing w:after="0" w:line="240" w:lineRule="auto"/>
                    <w:ind w:firstLine="0"/>
                    <w:rPr>
                      <w:lang w:eastAsia="pt-BR"/>
                    </w:rPr>
                  </w:pPr>
                  <w:r w:rsidRPr="0060343F">
                    <w:rPr>
                      <w:b/>
                    </w:rPr>
                    <w:t>Pergolado com balanço</w:t>
                  </w:r>
                  <w:r w:rsidRPr="0060343F">
                    <w:t xml:space="preserve"> </w:t>
                  </w:r>
                  <w:r w:rsidRPr="0060343F">
                    <w:rPr>
                      <w:b/>
                      <w:bCs/>
                    </w:rPr>
                    <w:t>de madeira</w:t>
                  </w:r>
                  <w:r w:rsidRPr="0060343F">
                    <w:t xml:space="preserve"> </w:t>
                  </w:r>
                  <w:r>
                    <w:t xml:space="preserve">- </w:t>
                  </w:r>
                  <w:r w:rsidRPr="00B50580">
                    <w:t>Madeira Dura, como Faveira Ferro, Cumaru ou outra espécie resistente à umidade, calor intenso e ao ataque de cupins e de fungos, bem como ao apodrecimento</w:t>
                  </w:r>
                  <w:r w:rsidRPr="0060343F">
                    <w:t>.</w:t>
                  </w:r>
                </w:p>
              </w:tc>
              <w:tc>
                <w:tcPr>
                  <w:tcW w:w="1843" w:type="dxa"/>
                  <w:tcBorders>
                    <w:top w:val="single" w:sz="4" w:space="0" w:color="auto"/>
                    <w:left w:val="single" w:sz="4" w:space="0" w:color="auto"/>
                    <w:bottom w:val="single" w:sz="4" w:space="0" w:color="auto"/>
                    <w:right w:val="single" w:sz="4" w:space="0" w:color="auto"/>
                  </w:tcBorders>
                  <w:hideMark/>
                </w:tcPr>
                <w:p w14:paraId="78466CEE" w14:textId="6D3FA4BC" w:rsidR="00755705" w:rsidRPr="0060343F" w:rsidRDefault="00755705" w:rsidP="00755705">
                  <w:pPr>
                    <w:autoSpaceDE w:val="0"/>
                    <w:autoSpaceDN w:val="0"/>
                    <w:adjustRightInd w:val="0"/>
                    <w:spacing w:after="0" w:line="240" w:lineRule="auto"/>
                    <w:ind w:firstLine="0"/>
                    <w:rPr>
                      <w:lang w:eastAsia="pt-BR"/>
                    </w:rPr>
                  </w:pPr>
                  <w:r>
                    <w:rPr>
                      <w:lang w:eastAsia="pt-BR"/>
                    </w:rPr>
                    <w:t>2</w:t>
                  </w:r>
                  <w:r w:rsidRPr="0060343F">
                    <w:rPr>
                      <w:lang w:eastAsia="pt-BR"/>
                    </w:rPr>
                    <w:t>,</w:t>
                  </w:r>
                  <w:r w:rsidR="00A27F4B">
                    <w:rPr>
                      <w:lang w:eastAsia="pt-BR"/>
                    </w:rPr>
                    <w:t>3</w:t>
                  </w:r>
                  <w:r w:rsidRPr="0060343F">
                    <w:rPr>
                      <w:lang w:eastAsia="pt-BR"/>
                    </w:rPr>
                    <w:t>0m</w:t>
                  </w:r>
                  <w:r>
                    <w:rPr>
                      <w:lang w:eastAsia="pt-BR"/>
                    </w:rPr>
                    <w:t xml:space="preserve"> x 2,</w:t>
                  </w:r>
                  <w:r w:rsidR="00A27F4B">
                    <w:rPr>
                      <w:lang w:eastAsia="pt-BR"/>
                    </w:rPr>
                    <w:t>1</w:t>
                  </w:r>
                  <w:r>
                    <w:rPr>
                      <w:lang w:eastAsia="pt-BR"/>
                    </w:rPr>
                    <w:t xml:space="preserve">0m (largura x </w:t>
                  </w:r>
                  <w:r w:rsidR="00780429">
                    <w:rPr>
                      <w:lang w:eastAsia="pt-BR"/>
                    </w:rPr>
                    <w:t>altura</w:t>
                  </w:r>
                  <w:r>
                    <w:rPr>
                      <w:lang w:eastAsia="pt-BR"/>
                    </w:rPr>
                    <w:t>)</w:t>
                  </w:r>
                </w:p>
              </w:tc>
              <w:tc>
                <w:tcPr>
                  <w:tcW w:w="1696" w:type="dxa"/>
                  <w:tcBorders>
                    <w:top w:val="single" w:sz="4" w:space="0" w:color="auto"/>
                    <w:left w:val="single" w:sz="4" w:space="0" w:color="auto"/>
                    <w:bottom w:val="single" w:sz="4" w:space="0" w:color="auto"/>
                    <w:right w:val="single" w:sz="4" w:space="0" w:color="auto"/>
                  </w:tcBorders>
                  <w:hideMark/>
                </w:tcPr>
                <w:p w14:paraId="40CDE949" w14:textId="5C6211A9" w:rsidR="00755705" w:rsidRPr="0060343F" w:rsidRDefault="00755705" w:rsidP="00755705">
                  <w:pPr>
                    <w:autoSpaceDE w:val="0"/>
                    <w:autoSpaceDN w:val="0"/>
                    <w:adjustRightInd w:val="0"/>
                    <w:spacing w:after="0" w:line="240" w:lineRule="auto"/>
                    <w:ind w:firstLine="0"/>
                    <w:jc w:val="left"/>
                    <w:rPr>
                      <w:lang w:eastAsia="pt-BR"/>
                    </w:rPr>
                  </w:pPr>
                  <w:r>
                    <w:rPr>
                      <w:lang w:eastAsia="pt-BR"/>
                    </w:rPr>
                    <w:t>03</w:t>
                  </w:r>
                  <w:r w:rsidRPr="0060343F">
                    <w:rPr>
                      <w:lang w:eastAsia="pt-BR"/>
                    </w:rPr>
                    <w:t xml:space="preserve"> Unidades</w:t>
                  </w:r>
                </w:p>
              </w:tc>
              <w:tc>
                <w:tcPr>
                  <w:tcW w:w="1984" w:type="dxa"/>
                  <w:tcBorders>
                    <w:top w:val="single" w:sz="4" w:space="0" w:color="auto"/>
                    <w:left w:val="single" w:sz="4" w:space="0" w:color="auto"/>
                    <w:bottom w:val="single" w:sz="4" w:space="0" w:color="auto"/>
                    <w:right w:val="single" w:sz="4" w:space="0" w:color="auto"/>
                  </w:tcBorders>
                </w:tcPr>
                <w:p w14:paraId="367B750E" w14:textId="29AF5E9B" w:rsidR="00755705" w:rsidRPr="0060343F" w:rsidRDefault="00755705" w:rsidP="00755705">
                  <w:pPr>
                    <w:autoSpaceDE w:val="0"/>
                    <w:autoSpaceDN w:val="0"/>
                    <w:adjustRightInd w:val="0"/>
                    <w:spacing w:after="0" w:line="240" w:lineRule="auto"/>
                    <w:ind w:firstLine="0"/>
                    <w:rPr>
                      <w:lang w:eastAsia="pt-BR"/>
                    </w:rPr>
                  </w:pPr>
                  <w:r>
                    <w:rPr>
                      <w:lang w:eastAsia="pt-BR"/>
                    </w:rPr>
                    <w:t>Sede do SEBRAE</w:t>
                  </w:r>
                </w:p>
              </w:tc>
            </w:tr>
          </w:tbl>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8"/>
              <w:gridCol w:w="4536"/>
            </w:tblGrid>
            <w:tr w:rsidR="00D3567C" w:rsidRPr="0060343F" w14:paraId="3C5E7000" w14:textId="77777777" w:rsidTr="00C3034C">
              <w:trPr>
                <w:trHeight w:val="245"/>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22EACEB0" w14:textId="4DC10F91" w:rsidR="00D3567C" w:rsidRPr="0060343F" w:rsidRDefault="00C3034C" w:rsidP="00D3567C">
                  <w:pPr>
                    <w:pStyle w:val="Recuodecorpodetexto"/>
                    <w:suppressAutoHyphens/>
                    <w:spacing w:line="256" w:lineRule="auto"/>
                    <w:ind w:firstLine="34"/>
                    <w:jc w:val="center"/>
                    <w:rPr>
                      <w:rFonts w:ascii="Arial" w:hAnsi="Arial" w:cs="Arial"/>
                      <w:b/>
                      <w:sz w:val="22"/>
                      <w:szCs w:val="22"/>
                      <w:lang w:eastAsia="en-US"/>
                    </w:rPr>
                  </w:pPr>
                  <w:r w:rsidRPr="00C3034C">
                    <w:rPr>
                      <w:rFonts w:ascii="Arial" w:eastAsiaTheme="minorHAnsi" w:hAnsi="Arial" w:cs="Arial"/>
                      <w:b/>
                      <w:color w:val="000000"/>
                      <w:kern w:val="16"/>
                      <w:sz w:val="22"/>
                      <w:szCs w:val="22"/>
                      <w:lang w:eastAsia="en-US"/>
                    </w:rPr>
                    <w:t>CADEIRA DE BALANÇO</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507EEBC" w14:textId="7F17396F" w:rsidR="00D3567C" w:rsidRPr="0060343F" w:rsidRDefault="003E1E0A" w:rsidP="00D3567C">
                  <w:pPr>
                    <w:pStyle w:val="Recuodecorpodetexto"/>
                    <w:suppressAutoHyphens/>
                    <w:spacing w:line="256" w:lineRule="auto"/>
                    <w:ind w:firstLine="0"/>
                    <w:jc w:val="center"/>
                    <w:rPr>
                      <w:rFonts w:ascii="Arial" w:hAnsi="Arial" w:cs="Arial"/>
                      <w:b/>
                      <w:sz w:val="22"/>
                      <w:szCs w:val="22"/>
                      <w:lang w:eastAsia="en-US"/>
                    </w:rPr>
                  </w:pPr>
                  <w:r w:rsidRPr="0060343F">
                    <w:rPr>
                      <w:rFonts w:ascii="Arial" w:hAnsi="Arial" w:cs="Arial"/>
                      <w:b/>
                      <w:sz w:val="22"/>
                      <w:szCs w:val="22"/>
                      <w:lang w:eastAsia="en-US"/>
                    </w:rPr>
                    <w:t>DIMENSÕES</w:t>
                  </w:r>
                </w:p>
              </w:tc>
            </w:tr>
            <w:tr w:rsidR="00D3567C" w:rsidRPr="0060343F" w14:paraId="338F3F70" w14:textId="77777777" w:rsidTr="00C3034C">
              <w:trPr>
                <w:trHeight w:val="332"/>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0DFB7157" w14:textId="77777777" w:rsidR="00D3567C" w:rsidRPr="0060343F" w:rsidRDefault="00D3567C" w:rsidP="00D3567C">
                  <w:pPr>
                    <w:pStyle w:val="Recuodecorpodetexto"/>
                    <w:suppressAutoHyphens/>
                    <w:spacing w:line="256" w:lineRule="auto"/>
                    <w:ind w:firstLine="34"/>
                    <w:jc w:val="center"/>
                    <w:rPr>
                      <w:rFonts w:ascii="Arial" w:hAnsi="Arial" w:cs="Arial"/>
                      <w:bCs/>
                      <w:sz w:val="22"/>
                      <w:szCs w:val="22"/>
                      <w:lang w:eastAsia="en-US"/>
                    </w:rPr>
                  </w:pPr>
                  <w:r w:rsidRPr="0060343F">
                    <w:rPr>
                      <w:rFonts w:ascii="Arial" w:hAnsi="Arial" w:cs="Arial"/>
                      <w:bCs/>
                      <w:sz w:val="22"/>
                      <w:szCs w:val="22"/>
                      <w:lang w:eastAsia="en-US"/>
                    </w:rPr>
                    <w:t>Material</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237D912" w14:textId="5E19E590" w:rsidR="00D3567C" w:rsidRPr="0060343F" w:rsidRDefault="00D3567C" w:rsidP="00D3567C">
                  <w:pPr>
                    <w:pStyle w:val="Recuodecorpodetexto"/>
                    <w:suppressAutoHyphens/>
                    <w:spacing w:line="256" w:lineRule="auto"/>
                    <w:ind w:firstLine="0"/>
                    <w:jc w:val="center"/>
                    <w:rPr>
                      <w:rFonts w:ascii="Arial" w:hAnsi="Arial" w:cs="Arial"/>
                      <w:bCs/>
                      <w:sz w:val="22"/>
                      <w:szCs w:val="22"/>
                      <w:lang w:eastAsia="en-US"/>
                    </w:rPr>
                  </w:pPr>
                  <w:r w:rsidRPr="0060343F">
                    <w:rPr>
                      <w:rFonts w:ascii="Arial" w:hAnsi="Arial" w:cs="Arial"/>
                      <w:bCs/>
                      <w:sz w:val="22"/>
                      <w:szCs w:val="22"/>
                      <w:lang w:eastAsia="en-US"/>
                    </w:rPr>
                    <w:t>Madeira da mesma espécie do pergolado</w:t>
                  </w:r>
                  <w:r w:rsidR="00780429">
                    <w:rPr>
                      <w:rFonts w:ascii="Arial" w:hAnsi="Arial" w:cs="Arial"/>
                      <w:bCs/>
                      <w:sz w:val="22"/>
                      <w:szCs w:val="22"/>
                      <w:lang w:eastAsia="en-US"/>
                    </w:rPr>
                    <w:t>.</w:t>
                  </w:r>
                </w:p>
              </w:tc>
            </w:tr>
            <w:tr w:rsidR="00780429" w:rsidRPr="0060343F" w14:paraId="3E819B08" w14:textId="77777777" w:rsidTr="00C3034C">
              <w:trPr>
                <w:trHeight w:val="245"/>
                <w:jc w:val="center"/>
              </w:trPr>
              <w:tc>
                <w:tcPr>
                  <w:tcW w:w="3568" w:type="dxa"/>
                  <w:tcBorders>
                    <w:top w:val="single" w:sz="4" w:space="0" w:color="auto"/>
                    <w:left w:val="single" w:sz="4" w:space="0" w:color="auto"/>
                    <w:bottom w:val="single" w:sz="4" w:space="0" w:color="auto"/>
                    <w:right w:val="single" w:sz="4" w:space="0" w:color="auto"/>
                  </w:tcBorders>
                  <w:vAlign w:val="center"/>
                </w:tcPr>
                <w:p w14:paraId="6104B82B" w14:textId="24B5531C" w:rsidR="00780429" w:rsidRPr="0060343F" w:rsidRDefault="00780429" w:rsidP="00780429">
                  <w:pPr>
                    <w:pStyle w:val="Recuodecorpodetexto"/>
                    <w:suppressAutoHyphens/>
                    <w:spacing w:line="256" w:lineRule="auto"/>
                    <w:ind w:firstLine="34"/>
                    <w:jc w:val="center"/>
                    <w:rPr>
                      <w:rFonts w:ascii="Arial" w:hAnsi="Arial" w:cs="Arial"/>
                      <w:bCs/>
                      <w:sz w:val="22"/>
                      <w:szCs w:val="22"/>
                      <w:lang w:eastAsia="en-US"/>
                    </w:rPr>
                  </w:pPr>
                  <w:r w:rsidRPr="0060343F">
                    <w:rPr>
                      <w:rFonts w:ascii="Arial" w:hAnsi="Arial" w:cs="Arial"/>
                      <w:bCs/>
                      <w:sz w:val="22"/>
                      <w:szCs w:val="22"/>
                      <w:lang w:eastAsia="en-US"/>
                    </w:rPr>
                    <w:t>Estrutura</w:t>
                  </w:r>
                </w:p>
              </w:tc>
              <w:tc>
                <w:tcPr>
                  <w:tcW w:w="4536" w:type="dxa"/>
                  <w:tcBorders>
                    <w:top w:val="single" w:sz="4" w:space="0" w:color="auto"/>
                    <w:left w:val="single" w:sz="4" w:space="0" w:color="auto"/>
                    <w:bottom w:val="single" w:sz="4" w:space="0" w:color="auto"/>
                    <w:right w:val="single" w:sz="4" w:space="0" w:color="auto"/>
                  </w:tcBorders>
                  <w:vAlign w:val="center"/>
                </w:tcPr>
                <w:p w14:paraId="0D1A2171" w14:textId="5B421783" w:rsidR="00780429" w:rsidRPr="0060343F" w:rsidRDefault="00780429" w:rsidP="00780429">
                  <w:pPr>
                    <w:pStyle w:val="Recuodecorpodetexto"/>
                    <w:suppressAutoHyphens/>
                    <w:spacing w:line="256" w:lineRule="auto"/>
                    <w:ind w:firstLine="0"/>
                    <w:jc w:val="center"/>
                    <w:rPr>
                      <w:rFonts w:ascii="Arial" w:hAnsi="Arial" w:cs="Arial"/>
                      <w:bCs/>
                      <w:sz w:val="22"/>
                      <w:szCs w:val="22"/>
                      <w:lang w:eastAsia="en-US"/>
                    </w:rPr>
                  </w:pPr>
                  <w:r w:rsidRPr="0060343F">
                    <w:rPr>
                      <w:rFonts w:ascii="Arial" w:hAnsi="Arial" w:cs="Arial"/>
                      <w:bCs/>
                      <w:sz w:val="22"/>
                      <w:szCs w:val="22"/>
                      <w:lang w:eastAsia="en-US"/>
                    </w:rPr>
                    <w:t>Com pergolado</w:t>
                  </w:r>
                </w:p>
              </w:tc>
            </w:tr>
            <w:tr w:rsidR="00780429" w:rsidRPr="0060343F" w14:paraId="031EE1C4" w14:textId="77777777" w:rsidTr="00C3034C">
              <w:trPr>
                <w:trHeight w:val="245"/>
                <w:jc w:val="center"/>
              </w:trPr>
              <w:tc>
                <w:tcPr>
                  <w:tcW w:w="3568" w:type="dxa"/>
                  <w:tcBorders>
                    <w:top w:val="single" w:sz="4" w:space="0" w:color="auto"/>
                    <w:left w:val="single" w:sz="4" w:space="0" w:color="auto"/>
                    <w:bottom w:val="single" w:sz="4" w:space="0" w:color="auto"/>
                    <w:right w:val="single" w:sz="4" w:space="0" w:color="auto"/>
                  </w:tcBorders>
                  <w:vAlign w:val="center"/>
                </w:tcPr>
                <w:p w14:paraId="0EB87760" w14:textId="4984A086" w:rsidR="00780429" w:rsidRPr="0060343F" w:rsidRDefault="00780429" w:rsidP="00780429">
                  <w:pPr>
                    <w:pStyle w:val="Recuodecorpodetexto"/>
                    <w:suppressAutoHyphens/>
                    <w:spacing w:line="256" w:lineRule="auto"/>
                    <w:ind w:firstLine="34"/>
                    <w:jc w:val="center"/>
                    <w:rPr>
                      <w:rFonts w:ascii="Arial" w:hAnsi="Arial" w:cs="Arial"/>
                      <w:bCs/>
                      <w:sz w:val="22"/>
                      <w:szCs w:val="22"/>
                      <w:lang w:eastAsia="en-US"/>
                    </w:rPr>
                  </w:pPr>
                  <w:r w:rsidRPr="0060343F">
                    <w:rPr>
                      <w:rFonts w:ascii="Arial" w:hAnsi="Arial" w:cs="Arial"/>
                      <w:bCs/>
                      <w:sz w:val="22"/>
                      <w:szCs w:val="22"/>
                      <w:lang w:eastAsia="en-US"/>
                    </w:rPr>
                    <w:t>Parafusos</w:t>
                  </w:r>
                </w:p>
              </w:tc>
              <w:tc>
                <w:tcPr>
                  <w:tcW w:w="4536" w:type="dxa"/>
                  <w:tcBorders>
                    <w:top w:val="single" w:sz="4" w:space="0" w:color="auto"/>
                    <w:left w:val="single" w:sz="4" w:space="0" w:color="auto"/>
                    <w:bottom w:val="single" w:sz="4" w:space="0" w:color="auto"/>
                    <w:right w:val="single" w:sz="4" w:space="0" w:color="auto"/>
                  </w:tcBorders>
                  <w:vAlign w:val="center"/>
                </w:tcPr>
                <w:p w14:paraId="55C8602F" w14:textId="000F180A" w:rsidR="00780429" w:rsidRDefault="00780429" w:rsidP="00780429">
                  <w:pPr>
                    <w:pStyle w:val="Recuodecorpodetexto"/>
                    <w:suppressAutoHyphens/>
                    <w:spacing w:line="256" w:lineRule="auto"/>
                    <w:ind w:firstLine="0"/>
                    <w:jc w:val="center"/>
                    <w:rPr>
                      <w:rFonts w:ascii="Arial" w:hAnsi="Arial" w:cs="Arial"/>
                      <w:bCs/>
                      <w:sz w:val="22"/>
                      <w:szCs w:val="22"/>
                      <w:lang w:eastAsia="en-US"/>
                    </w:rPr>
                  </w:pPr>
                  <w:r>
                    <w:rPr>
                      <w:rFonts w:ascii="Arial" w:hAnsi="Arial" w:cs="Arial"/>
                      <w:bCs/>
                      <w:sz w:val="22"/>
                      <w:szCs w:val="22"/>
                      <w:lang w:eastAsia="en-US"/>
                    </w:rPr>
                    <w:t>F</w:t>
                  </w:r>
                  <w:r w:rsidRPr="0060343F">
                    <w:rPr>
                      <w:rFonts w:ascii="Arial" w:hAnsi="Arial" w:cs="Arial"/>
                      <w:bCs/>
                      <w:sz w:val="22"/>
                      <w:szCs w:val="22"/>
                      <w:lang w:eastAsia="en-US"/>
                    </w:rPr>
                    <w:t xml:space="preserve">rancês galvanizados </w:t>
                  </w:r>
                </w:p>
              </w:tc>
            </w:tr>
            <w:tr w:rsidR="00780429" w:rsidRPr="0060343F" w14:paraId="5DB90512" w14:textId="77777777" w:rsidTr="00C3034C">
              <w:trPr>
                <w:trHeight w:val="245"/>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0D25577A" w14:textId="77777777" w:rsidR="00780429" w:rsidRPr="0060343F" w:rsidRDefault="00780429" w:rsidP="00780429">
                  <w:pPr>
                    <w:pStyle w:val="Recuodecorpodetexto"/>
                    <w:suppressAutoHyphens/>
                    <w:spacing w:line="256" w:lineRule="auto"/>
                    <w:ind w:firstLine="0"/>
                    <w:jc w:val="center"/>
                    <w:rPr>
                      <w:rFonts w:ascii="Arial" w:hAnsi="Arial" w:cs="Arial"/>
                      <w:bCs/>
                      <w:sz w:val="22"/>
                      <w:szCs w:val="22"/>
                      <w:lang w:eastAsia="en-US"/>
                    </w:rPr>
                  </w:pPr>
                  <w:r w:rsidRPr="0060343F">
                    <w:rPr>
                      <w:rFonts w:ascii="Arial" w:hAnsi="Arial" w:cs="Arial"/>
                      <w:bCs/>
                      <w:sz w:val="22"/>
                      <w:szCs w:val="22"/>
                      <w:lang w:eastAsia="en-US"/>
                    </w:rPr>
                    <w:t>Correntes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C99A76E" w14:textId="7F45DA34" w:rsidR="00780429" w:rsidRPr="0060343F" w:rsidRDefault="00780429" w:rsidP="00780429">
                  <w:pPr>
                    <w:pStyle w:val="Recuodecorpodetexto"/>
                    <w:suppressAutoHyphens/>
                    <w:spacing w:line="256" w:lineRule="auto"/>
                    <w:ind w:firstLine="0"/>
                    <w:jc w:val="center"/>
                    <w:rPr>
                      <w:rFonts w:ascii="Arial" w:hAnsi="Arial" w:cs="Arial"/>
                      <w:bCs/>
                      <w:sz w:val="22"/>
                      <w:szCs w:val="22"/>
                      <w:lang w:eastAsia="en-US"/>
                    </w:rPr>
                  </w:pPr>
                  <w:r w:rsidRPr="0060343F">
                    <w:rPr>
                      <w:rFonts w:ascii="Arial" w:hAnsi="Arial" w:cs="Arial"/>
                      <w:bCs/>
                      <w:sz w:val="22"/>
                      <w:szCs w:val="22"/>
                      <w:lang w:eastAsia="en-US"/>
                    </w:rPr>
                    <w:t xml:space="preserve">Galvanizadas </w:t>
                  </w:r>
                  <w:r w:rsidR="00FB5B78">
                    <w:rPr>
                      <w:rFonts w:ascii="Arial" w:hAnsi="Arial" w:cs="Arial"/>
                      <w:bCs/>
                      <w:sz w:val="22"/>
                      <w:szCs w:val="22"/>
                      <w:lang w:eastAsia="en-US"/>
                    </w:rPr>
                    <w:t>1,5</w:t>
                  </w:r>
                  <w:r w:rsidRPr="0060343F">
                    <w:rPr>
                      <w:rFonts w:ascii="Arial" w:hAnsi="Arial" w:cs="Arial"/>
                      <w:bCs/>
                      <w:sz w:val="22"/>
                      <w:szCs w:val="22"/>
                      <w:lang w:eastAsia="en-US"/>
                    </w:rPr>
                    <w:t xml:space="preserve"> a 2 metros</w:t>
                  </w:r>
                </w:p>
              </w:tc>
            </w:tr>
            <w:tr w:rsidR="00780429" w:rsidRPr="0060343F" w14:paraId="345F432A" w14:textId="77777777" w:rsidTr="00C3034C">
              <w:trPr>
                <w:trHeight w:val="245"/>
                <w:jc w:val="center"/>
              </w:trPr>
              <w:tc>
                <w:tcPr>
                  <w:tcW w:w="3568" w:type="dxa"/>
                  <w:tcBorders>
                    <w:top w:val="single" w:sz="4" w:space="0" w:color="auto"/>
                    <w:left w:val="single" w:sz="4" w:space="0" w:color="auto"/>
                    <w:bottom w:val="single" w:sz="4" w:space="0" w:color="auto"/>
                    <w:right w:val="single" w:sz="4" w:space="0" w:color="auto"/>
                  </w:tcBorders>
                  <w:vAlign w:val="center"/>
                  <w:hideMark/>
                </w:tcPr>
                <w:p w14:paraId="1E0462C6" w14:textId="77777777" w:rsidR="00780429" w:rsidRPr="0060343F" w:rsidRDefault="00780429" w:rsidP="00780429">
                  <w:pPr>
                    <w:pStyle w:val="Recuodecorpodetexto"/>
                    <w:suppressAutoHyphens/>
                    <w:spacing w:line="256" w:lineRule="auto"/>
                    <w:ind w:firstLine="0"/>
                    <w:jc w:val="center"/>
                    <w:rPr>
                      <w:rFonts w:ascii="Arial" w:hAnsi="Arial" w:cs="Arial"/>
                      <w:bCs/>
                      <w:sz w:val="22"/>
                      <w:szCs w:val="22"/>
                      <w:lang w:eastAsia="en-US"/>
                    </w:rPr>
                  </w:pPr>
                  <w:r w:rsidRPr="0060343F">
                    <w:rPr>
                      <w:rFonts w:ascii="Arial" w:hAnsi="Arial" w:cs="Arial"/>
                      <w:bCs/>
                      <w:sz w:val="22"/>
                      <w:szCs w:val="22"/>
                      <w:lang w:eastAsia="en-US"/>
                    </w:rPr>
                    <w:t>Medidas</w:t>
                  </w:r>
                </w:p>
              </w:tc>
              <w:tc>
                <w:tcPr>
                  <w:tcW w:w="4536" w:type="dxa"/>
                  <w:tcBorders>
                    <w:top w:val="single" w:sz="4" w:space="0" w:color="auto"/>
                    <w:left w:val="single" w:sz="4" w:space="0" w:color="auto"/>
                    <w:bottom w:val="single" w:sz="4" w:space="0" w:color="auto"/>
                    <w:right w:val="single" w:sz="4" w:space="0" w:color="auto"/>
                  </w:tcBorders>
                  <w:vAlign w:val="center"/>
                  <w:hideMark/>
                </w:tcPr>
                <w:p w14:paraId="294E1A9A" w14:textId="189D8CB5" w:rsidR="00780429" w:rsidRPr="0060343F" w:rsidRDefault="00780429" w:rsidP="00780429">
                  <w:pPr>
                    <w:pStyle w:val="Recuodecorpodetexto"/>
                    <w:suppressAutoHyphens/>
                    <w:spacing w:line="256" w:lineRule="auto"/>
                    <w:ind w:firstLine="0"/>
                    <w:jc w:val="center"/>
                    <w:rPr>
                      <w:rFonts w:ascii="Arial" w:hAnsi="Arial" w:cs="Arial"/>
                      <w:bCs/>
                      <w:sz w:val="22"/>
                      <w:szCs w:val="22"/>
                      <w:lang w:eastAsia="en-US"/>
                    </w:rPr>
                  </w:pPr>
                  <w:r w:rsidRPr="0060343F">
                    <w:rPr>
                      <w:rFonts w:ascii="Arial" w:hAnsi="Arial" w:cs="Arial"/>
                      <w:bCs/>
                      <w:sz w:val="22"/>
                      <w:szCs w:val="22"/>
                      <w:lang w:eastAsia="en-US"/>
                    </w:rPr>
                    <w:t>2,20m x 1,</w:t>
                  </w:r>
                  <w:r>
                    <w:rPr>
                      <w:rFonts w:ascii="Arial" w:hAnsi="Arial" w:cs="Arial"/>
                      <w:bCs/>
                      <w:sz w:val="22"/>
                      <w:szCs w:val="22"/>
                      <w:lang w:eastAsia="en-US"/>
                    </w:rPr>
                    <w:t>35</w:t>
                  </w:r>
                  <w:r w:rsidRPr="0060343F">
                    <w:rPr>
                      <w:rFonts w:ascii="Arial" w:hAnsi="Arial" w:cs="Arial"/>
                      <w:bCs/>
                      <w:sz w:val="22"/>
                      <w:szCs w:val="22"/>
                      <w:lang w:eastAsia="en-US"/>
                    </w:rPr>
                    <w:t xml:space="preserve">m </w:t>
                  </w:r>
                </w:p>
              </w:tc>
            </w:tr>
          </w:tbl>
          <w:p w14:paraId="7F0567D3" w14:textId="4BAA48E9" w:rsidR="00D3567C" w:rsidRPr="0060343F" w:rsidRDefault="00D3567C" w:rsidP="00D3567C">
            <w:pPr>
              <w:pStyle w:val="Recuodecorpodetexto"/>
              <w:ind w:firstLine="0"/>
              <w:rPr>
                <w:rFonts w:ascii="Arial" w:hAnsi="Arial" w:cs="Arial"/>
                <w:b/>
                <w:sz w:val="22"/>
                <w:szCs w:val="22"/>
                <w:u w:val="single"/>
              </w:rPr>
            </w:pPr>
          </w:p>
          <w:p w14:paraId="0D6CF7E0" w14:textId="36009CFF" w:rsidR="00D3567C" w:rsidRPr="00A27F4B" w:rsidRDefault="00D3567C" w:rsidP="00C3034C">
            <w:pPr>
              <w:spacing w:after="0" w:line="240" w:lineRule="auto"/>
              <w:ind w:firstLine="0"/>
              <w:rPr>
                <w:b/>
                <w:bCs/>
              </w:rPr>
            </w:pPr>
            <w:r w:rsidRPr="00A27F4B">
              <w:rPr>
                <w:b/>
                <w:bCs/>
                <w:highlight w:val="yellow"/>
              </w:rPr>
              <w:t xml:space="preserve">Será aceita uma variação de até </w:t>
            </w:r>
            <w:r w:rsidR="00A27F4B" w:rsidRPr="00A27F4B">
              <w:rPr>
                <w:b/>
                <w:bCs/>
                <w:highlight w:val="yellow"/>
              </w:rPr>
              <w:t>10</w:t>
            </w:r>
            <w:r w:rsidRPr="00A27F4B">
              <w:rPr>
                <w:b/>
                <w:bCs/>
                <w:highlight w:val="yellow"/>
              </w:rPr>
              <w:t>% para mais ou para menos nas dimensões.</w:t>
            </w:r>
          </w:p>
          <w:p w14:paraId="201C92F0" w14:textId="77777777" w:rsidR="00D3567C" w:rsidRDefault="00D3567C" w:rsidP="00C3034C">
            <w:pPr>
              <w:spacing w:after="0" w:line="240" w:lineRule="auto"/>
              <w:ind w:firstLine="0"/>
              <w:rPr>
                <w:b/>
                <w:bCs/>
              </w:rPr>
            </w:pPr>
          </w:p>
          <w:p w14:paraId="1874F2DF" w14:textId="110B2206" w:rsidR="003E1E0A" w:rsidRPr="004614B9" w:rsidRDefault="003E1E0A" w:rsidP="003E1E0A">
            <w:pPr>
              <w:spacing w:after="0" w:line="240" w:lineRule="auto"/>
              <w:ind w:firstLine="0"/>
              <w:jc w:val="left"/>
              <w:rPr>
                <w:b/>
                <w:bCs/>
                <w:color w:val="auto"/>
                <w:sz w:val="18"/>
                <w:szCs w:val="18"/>
              </w:rPr>
            </w:pPr>
            <w:r>
              <w:rPr>
                <w:b/>
                <w:bCs/>
                <w:noProof/>
              </w:rPr>
              <w:drawing>
                <wp:inline distT="0" distB="0" distL="0" distR="0" wp14:anchorId="6AA1A886" wp14:editId="11FB2CDD">
                  <wp:extent cx="3613785" cy="2038734"/>
                  <wp:effectExtent l="0" t="0" r="5715" b="0"/>
                  <wp:docPr id="494629622" name="Imagem 1" descr="Banco de madeira em frente a uma cerca de metal&#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29622" name="Imagem 1" descr="Banco de madeira em frente a uma cerca de metal&#10;&#10;Descrição gerada automaticamente com confiança média"/>
                          <pic:cNvPicPr/>
                        </pic:nvPicPr>
                        <pic:blipFill rotWithShape="1">
                          <a:blip r:embed="rId8" cstate="print">
                            <a:extLst>
                              <a:ext uri="{28A0092B-C50C-407E-A947-70E740481C1C}">
                                <a14:useLocalDpi xmlns:a14="http://schemas.microsoft.com/office/drawing/2010/main" val="0"/>
                              </a:ext>
                            </a:extLst>
                          </a:blip>
                          <a:srcRect t="15092" b="4939"/>
                          <a:stretch/>
                        </pic:blipFill>
                        <pic:spPr bwMode="auto">
                          <a:xfrm>
                            <a:off x="0" y="0"/>
                            <a:ext cx="3731057" cy="2104893"/>
                          </a:xfrm>
                          <a:prstGeom prst="rect">
                            <a:avLst/>
                          </a:prstGeom>
                          <a:ln>
                            <a:noFill/>
                          </a:ln>
                          <a:extLst>
                            <a:ext uri="{53640926-AAD7-44D8-BBD7-CCE9431645EC}">
                              <a14:shadowObscured xmlns:a14="http://schemas.microsoft.com/office/drawing/2010/main"/>
                            </a:ext>
                          </a:extLst>
                        </pic:spPr>
                      </pic:pic>
                    </a:graphicData>
                  </a:graphic>
                </wp:inline>
              </w:drawing>
            </w:r>
            <w:r w:rsidR="004614B9" w:rsidRPr="0060343F">
              <w:rPr>
                <w:b/>
                <w:bCs/>
                <w:color w:val="auto"/>
              </w:rPr>
              <w:t xml:space="preserve"> </w:t>
            </w:r>
            <w:r w:rsidR="004614B9" w:rsidRPr="004614B9">
              <w:rPr>
                <w:b/>
                <w:bCs/>
                <w:color w:val="auto"/>
                <w:sz w:val="18"/>
                <w:szCs w:val="18"/>
              </w:rPr>
              <w:t>Imagem ilustrativa</w:t>
            </w:r>
            <w:r w:rsidR="004614B9">
              <w:rPr>
                <w:b/>
                <w:bCs/>
                <w:color w:val="auto"/>
                <w:sz w:val="18"/>
                <w:szCs w:val="18"/>
              </w:rPr>
              <w:t>*</w:t>
            </w:r>
            <w:r w:rsidRPr="0060343F">
              <w:rPr>
                <w:b/>
                <w:bCs/>
                <w:color w:val="auto"/>
              </w:rPr>
              <w:t xml:space="preserve">                                                                                                        </w:t>
            </w:r>
          </w:p>
          <w:p w14:paraId="1C59D7F2" w14:textId="4E8274F5" w:rsidR="00D3567C" w:rsidRPr="0060343F" w:rsidRDefault="00D3567C" w:rsidP="00D3567C">
            <w:pPr>
              <w:spacing w:after="0" w:line="240" w:lineRule="auto"/>
              <w:ind w:firstLine="0"/>
              <w:rPr>
                <w:b/>
                <w:bCs/>
              </w:rPr>
            </w:pPr>
            <w:r w:rsidRPr="0060343F">
              <w:rPr>
                <w:b/>
                <w:bCs/>
                <w:color w:val="auto"/>
              </w:rPr>
              <w:t xml:space="preserve">                                                                                                                </w:t>
            </w:r>
          </w:p>
          <w:p w14:paraId="43666EE0" w14:textId="2BBAE021" w:rsidR="00D3567C" w:rsidRPr="0060343F" w:rsidRDefault="00D3567C" w:rsidP="00D3567C">
            <w:pPr>
              <w:spacing w:after="0" w:line="240" w:lineRule="auto"/>
              <w:ind w:firstLine="0"/>
              <w:rPr>
                <w:b/>
                <w:bCs/>
              </w:rPr>
            </w:pPr>
            <w:r w:rsidRPr="0060343F">
              <w:rPr>
                <w:b/>
                <w:bCs/>
              </w:rPr>
              <w:lastRenderedPageBreak/>
              <w:t>3.</w:t>
            </w:r>
            <w:r w:rsidR="00BD270D">
              <w:rPr>
                <w:b/>
                <w:bCs/>
              </w:rPr>
              <w:t>2</w:t>
            </w:r>
            <w:r w:rsidRPr="0060343F">
              <w:rPr>
                <w:b/>
                <w:bCs/>
              </w:rPr>
              <w:t>. LOCAL/PRAZO/ENTREGA /EXECUÇÃO E GARANTIA/VISTORIA:</w:t>
            </w:r>
          </w:p>
          <w:p w14:paraId="3FBF2083" w14:textId="77777777" w:rsidR="00A27F4B" w:rsidRDefault="00A27F4B" w:rsidP="00A27F4B">
            <w:pPr>
              <w:autoSpaceDE w:val="0"/>
              <w:autoSpaceDN w:val="0"/>
              <w:adjustRightInd w:val="0"/>
              <w:spacing w:before="240" w:after="0" w:line="240" w:lineRule="auto"/>
              <w:ind w:left="1275" w:firstLine="0"/>
              <w:rPr>
                <w:color w:val="FF0000"/>
              </w:rPr>
            </w:pPr>
          </w:p>
          <w:p w14:paraId="4BB85A9F" w14:textId="3A51216C" w:rsidR="00D3567C" w:rsidRPr="00F3260B" w:rsidRDefault="00D3567C" w:rsidP="00F3260B">
            <w:pPr>
              <w:pStyle w:val="PargrafodaLista"/>
              <w:numPr>
                <w:ilvl w:val="2"/>
                <w:numId w:val="50"/>
              </w:numPr>
              <w:autoSpaceDE w:val="0"/>
              <w:autoSpaceDN w:val="0"/>
              <w:adjustRightInd w:val="0"/>
              <w:spacing w:before="240" w:after="0" w:line="240" w:lineRule="auto"/>
              <w:rPr>
                <w:color w:val="auto"/>
              </w:rPr>
            </w:pPr>
            <w:r w:rsidRPr="00F3260B">
              <w:rPr>
                <w:color w:val="auto"/>
              </w:rPr>
              <w:t>O objeto dessa contratação será entregue na sede do Sebrae Rondônia, localizado no endereço: Av. Campos Sales, 3421 Olaria – Porto Velho /RO, obedecendo a uma programação prévia definida pelo Sebrae Rondônia, realizado em dias úteis, em horário compreendido entre 08h às 18h horas, respeitando os horários de almoço entre as 12h e 14h;</w:t>
            </w:r>
          </w:p>
          <w:p w14:paraId="7A795808" w14:textId="2168FCD9" w:rsidR="00D3567C" w:rsidRPr="00F3260B" w:rsidRDefault="00D3567C" w:rsidP="00F3260B">
            <w:pPr>
              <w:pStyle w:val="PargrafodaLista"/>
              <w:numPr>
                <w:ilvl w:val="2"/>
                <w:numId w:val="50"/>
              </w:numPr>
              <w:autoSpaceDE w:val="0"/>
              <w:autoSpaceDN w:val="0"/>
              <w:adjustRightInd w:val="0"/>
              <w:spacing w:before="240" w:after="0" w:line="240" w:lineRule="auto"/>
              <w:rPr>
                <w:color w:val="auto"/>
              </w:rPr>
            </w:pPr>
            <w:r w:rsidRPr="00F3260B">
              <w:rPr>
                <w:color w:val="auto"/>
              </w:rPr>
              <w:t xml:space="preserve"> A solicitação do serviço objeto desta contratação será realizada mediante e-mail enviado pelo gestor do contrato para a CONTRATADA;</w:t>
            </w:r>
          </w:p>
          <w:p w14:paraId="1C3315AE" w14:textId="77777777" w:rsidR="00D3567C" w:rsidRPr="00F3260B" w:rsidRDefault="00D3567C" w:rsidP="00F3260B">
            <w:pPr>
              <w:pStyle w:val="PargrafodaLista"/>
              <w:numPr>
                <w:ilvl w:val="2"/>
                <w:numId w:val="50"/>
              </w:numPr>
              <w:autoSpaceDE w:val="0"/>
              <w:autoSpaceDN w:val="0"/>
              <w:adjustRightInd w:val="0"/>
              <w:spacing w:before="240" w:after="0" w:line="240" w:lineRule="auto"/>
              <w:rPr>
                <w:color w:val="auto"/>
              </w:rPr>
            </w:pPr>
            <w:r w:rsidRPr="00F3260B">
              <w:rPr>
                <w:color w:val="auto"/>
              </w:rPr>
              <w:t>Caso os itens estejam divergentes das descrições contidas neste termo ou da proposta da CONTRATADA, o gestor do Sebrae Rondônia poderá recusá-lo, incidindo nas penalidades aplicáveis;</w:t>
            </w:r>
          </w:p>
          <w:p w14:paraId="6ED387E7" w14:textId="77777777" w:rsidR="00D3567C" w:rsidRPr="00F3260B" w:rsidRDefault="00D3567C" w:rsidP="00F3260B">
            <w:pPr>
              <w:pStyle w:val="PargrafodaLista"/>
              <w:numPr>
                <w:ilvl w:val="2"/>
                <w:numId w:val="50"/>
              </w:numPr>
              <w:autoSpaceDE w:val="0"/>
              <w:autoSpaceDN w:val="0"/>
              <w:adjustRightInd w:val="0"/>
              <w:spacing w:before="240" w:after="0" w:line="240" w:lineRule="auto"/>
              <w:rPr>
                <w:color w:val="auto"/>
              </w:rPr>
            </w:pPr>
            <w:r w:rsidRPr="00F3260B">
              <w:rPr>
                <w:color w:val="auto"/>
              </w:rPr>
              <w:t>Será possibilitado a CONTRATADA cujo item for recusado, nova oportunidade de saneamento dos defeitos do produto, livre dos vícios e incompatibilidades apresentados;</w:t>
            </w:r>
          </w:p>
          <w:p w14:paraId="4411A500" w14:textId="05DFCB8C" w:rsidR="00D3567C" w:rsidRPr="00F3260B" w:rsidRDefault="00D3567C" w:rsidP="00F3260B">
            <w:pPr>
              <w:pStyle w:val="PargrafodaLista"/>
              <w:numPr>
                <w:ilvl w:val="2"/>
                <w:numId w:val="50"/>
              </w:numPr>
              <w:autoSpaceDE w:val="0"/>
              <w:autoSpaceDN w:val="0"/>
              <w:adjustRightInd w:val="0"/>
              <w:spacing w:before="240" w:after="0" w:line="240" w:lineRule="auto"/>
              <w:rPr>
                <w:color w:val="auto"/>
              </w:rPr>
            </w:pPr>
            <w:r w:rsidRPr="00F3260B">
              <w:rPr>
                <w:color w:val="auto"/>
              </w:rPr>
              <w:t xml:space="preserve">A nova entrega referida no subitem anterior, a CONTRATADA disporá do prazo de </w:t>
            </w:r>
            <w:r w:rsidR="00F3260B">
              <w:rPr>
                <w:color w:val="auto"/>
              </w:rPr>
              <w:t>15</w:t>
            </w:r>
            <w:r w:rsidRPr="00F3260B">
              <w:rPr>
                <w:color w:val="auto"/>
              </w:rPr>
              <w:t xml:space="preserve"> (</w:t>
            </w:r>
            <w:r w:rsidR="00F3260B">
              <w:rPr>
                <w:color w:val="auto"/>
              </w:rPr>
              <w:t>quinze</w:t>
            </w:r>
            <w:r w:rsidRPr="00F3260B">
              <w:rPr>
                <w:color w:val="auto"/>
              </w:rPr>
              <w:t>) dias uteis contados da comunicação de tal oportunidade, para efetuar o reparo e nova a nova entrega;</w:t>
            </w:r>
          </w:p>
          <w:p w14:paraId="73F3C30B" w14:textId="77777777" w:rsidR="00D3567C" w:rsidRPr="00F3260B" w:rsidRDefault="00D3567C" w:rsidP="00F3260B">
            <w:pPr>
              <w:pStyle w:val="PargrafodaLista"/>
              <w:numPr>
                <w:ilvl w:val="2"/>
                <w:numId w:val="50"/>
              </w:numPr>
              <w:autoSpaceDE w:val="0"/>
              <w:autoSpaceDN w:val="0"/>
              <w:adjustRightInd w:val="0"/>
              <w:spacing w:before="240" w:after="0" w:line="240" w:lineRule="auto"/>
              <w:rPr>
                <w:color w:val="auto"/>
              </w:rPr>
            </w:pPr>
            <w:r w:rsidRPr="00F3260B">
              <w:rPr>
                <w:color w:val="auto"/>
              </w:rPr>
              <w:t>Caso o gestor do contrato verifique perfeita compatibilidade com as exigências do termo e com a proposta apresentada, atestará o recebimento;</w:t>
            </w:r>
          </w:p>
          <w:p w14:paraId="698E793A" w14:textId="77777777" w:rsidR="00D3567C" w:rsidRPr="00F3260B" w:rsidRDefault="00D3567C" w:rsidP="00F3260B">
            <w:pPr>
              <w:pStyle w:val="PargrafodaLista"/>
              <w:numPr>
                <w:ilvl w:val="2"/>
                <w:numId w:val="50"/>
              </w:numPr>
              <w:autoSpaceDE w:val="0"/>
              <w:autoSpaceDN w:val="0"/>
              <w:adjustRightInd w:val="0"/>
              <w:spacing w:before="240" w:after="0" w:line="240" w:lineRule="auto"/>
              <w:rPr>
                <w:color w:val="auto"/>
              </w:rPr>
            </w:pPr>
            <w:r w:rsidRPr="00F3260B">
              <w:rPr>
                <w:color w:val="auto"/>
              </w:rPr>
              <w:t>Os produtos deverão ser garantidos por, no mínimo 12 (doze) meses ou maior, de conformidade com a periodicidade determinada pelo fabricante, serão contados a partir da data do recebimento definitivo contra possíveis defeitos decorrentes da fabricação e/ou transporte, instalação do objeto contratado;</w:t>
            </w:r>
          </w:p>
          <w:p w14:paraId="19CD8635" w14:textId="4DC74F7E" w:rsidR="00D3567C" w:rsidRPr="00F3260B" w:rsidRDefault="00D3567C" w:rsidP="00F3260B">
            <w:pPr>
              <w:pStyle w:val="PargrafodaLista"/>
              <w:numPr>
                <w:ilvl w:val="2"/>
                <w:numId w:val="50"/>
              </w:numPr>
              <w:autoSpaceDE w:val="0"/>
              <w:autoSpaceDN w:val="0"/>
              <w:adjustRightInd w:val="0"/>
              <w:spacing w:before="240" w:after="0" w:line="240" w:lineRule="auto"/>
              <w:rPr>
                <w:color w:val="auto"/>
              </w:rPr>
            </w:pPr>
            <w:r w:rsidRPr="00F3260B">
              <w:rPr>
                <w:color w:val="auto"/>
              </w:rPr>
              <w:t xml:space="preserve">Nesse período, a contratada compromete-se a efetuar a substituição dos produtos, no período máximo de </w:t>
            </w:r>
            <w:r w:rsidR="00CC2CAC">
              <w:rPr>
                <w:color w:val="auto"/>
              </w:rPr>
              <w:t>15</w:t>
            </w:r>
            <w:r w:rsidRPr="00F3260B">
              <w:rPr>
                <w:color w:val="auto"/>
              </w:rPr>
              <w:t xml:space="preserve"> (</w:t>
            </w:r>
            <w:r w:rsidR="00CC2CAC">
              <w:rPr>
                <w:color w:val="auto"/>
              </w:rPr>
              <w:t>quinze</w:t>
            </w:r>
            <w:r w:rsidRPr="00F3260B">
              <w:rPr>
                <w:color w:val="auto"/>
              </w:rPr>
              <w:t>) dias uteis, contados da comunicação oficial por parte do Sebrae Rondônia;</w:t>
            </w:r>
          </w:p>
          <w:p w14:paraId="5D1B818A" w14:textId="6CA34003" w:rsidR="00AC59E0" w:rsidRPr="0060343F" w:rsidRDefault="00AC59E0" w:rsidP="00D3567C">
            <w:pPr>
              <w:pStyle w:val="PargrafodaLista"/>
              <w:tabs>
                <w:tab w:val="left" w:pos="320"/>
              </w:tabs>
              <w:spacing w:after="0" w:line="240" w:lineRule="auto"/>
              <w:ind w:left="0" w:firstLine="0"/>
              <w:rPr>
                <w:b/>
                <w:bCs/>
              </w:rPr>
            </w:pPr>
          </w:p>
        </w:tc>
      </w:tr>
      <w:tr w:rsidR="00CB0320" w:rsidRPr="0060343F" w14:paraId="3B656F1A" w14:textId="77777777" w:rsidTr="003E1E0A">
        <w:trPr>
          <w:trHeight w:val="6077"/>
        </w:trPr>
        <w:tc>
          <w:tcPr>
            <w:tcW w:w="9082" w:type="dxa"/>
            <w:gridSpan w:val="2"/>
            <w:tcBorders>
              <w:top w:val="single" w:sz="4" w:space="0" w:color="auto"/>
              <w:bottom w:val="single" w:sz="4" w:space="0" w:color="auto"/>
            </w:tcBorders>
          </w:tcPr>
          <w:p w14:paraId="2969F53E" w14:textId="7B2AC5B4" w:rsidR="00CB0320" w:rsidRPr="0060343F" w:rsidRDefault="00B05DD3" w:rsidP="00B8132A">
            <w:pPr>
              <w:pStyle w:val="PargrafodaLista"/>
              <w:numPr>
                <w:ilvl w:val="0"/>
                <w:numId w:val="6"/>
              </w:numPr>
              <w:tabs>
                <w:tab w:val="left" w:pos="319"/>
              </w:tabs>
              <w:spacing w:after="0" w:line="240" w:lineRule="auto"/>
              <w:ind w:left="0" w:firstLine="0"/>
              <w:rPr>
                <w:b/>
                <w:bCs/>
              </w:rPr>
            </w:pPr>
            <w:r w:rsidRPr="0060343F">
              <w:rPr>
                <w:b/>
                <w:bCs/>
              </w:rPr>
              <w:lastRenderedPageBreak/>
              <w:t>RESPONSABILIDADES</w:t>
            </w:r>
            <w:r w:rsidRPr="0060343F">
              <w:rPr>
                <w:b/>
                <w:bCs/>
                <w:color w:val="000000"/>
              </w:rPr>
              <w:t xml:space="preserve"> E OBRIGAÇÕES </w:t>
            </w:r>
          </w:p>
          <w:p w14:paraId="76798DBE" w14:textId="77777777" w:rsidR="00B05DD3" w:rsidRPr="0060343F" w:rsidRDefault="00B05DD3" w:rsidP="007C427C">
            <w:pPr>
              <w:pStyle w:val="PargrafodaLista"/>
              <w:tabs>
                <w:tab w:val="left" w:pos="35"/>
                <w:tab w:val="left" w:pos="319"/>
              </w:tabs>
              <w:spacing w:after="0" w:line="240" w:lineRule="auto"/>
              <w:ind w:left="0" w:firstLine="0"/>
              <w:contextualSpacing w:val="0"/>
              <w:rPr>
                <w:b/>
                <w:bCs/>
              </w:rPr>
            </w:pPr>
          </w:p>
          <w:p w14:paraId="6FB011D9" w14:textId="1EB8CA6F" w:rsidR="00A25F86" w:rsidRPr="0060343F" w:rsidRDefault="001E2318" w:rsidP="001E2318">
            <w:pPr>
              <w:tabs>
                <w:tab w:val="left" w:pos="35"/>
                <w:tab w:val="left" w:pos="319"/>
              </w:tabs>
              <w:spacing w:after="0" w:line="240" w:lineRule="auto"/>
              <w:ind w:left="612" w:firstLine="0"/>
              <w:contextualSpacing w:val="0"/>
              <w:rPr>
                <w:b/>
                <w:bCs/>
              </w:rPr>
            </w:pPr>
            <w:r w:rsidRPr="0060343F">
              <w:rPr>
                <w:b/>
              </w:rPr>
              <w:t>4.</w:t>
            </w:r>
            <w:r w:rsidR="00B8132A" w:rsidRPr="0060343F">
              <w:rPr>
                <w:b/>
              </w:rPr>
              <w:t>1. COMPETE</w:t>
            </w:r>
            <w:r w:rsidR="00B05DD3" w:rsidRPr="0060343F">
              <w:rPr>
                <w:b/>
                <w:bCs/>
                <w:kern w:val="2"/>
                <w:lang w:val="pt-PT"/>
              </w:rPr>
              <w:t xml:space="preserve"> À CONTRATADA: </w:t>
            </w:r>
          </w:p>
          <w:p w14:paraId="01FD676B" w14:textId="77777777" w:rsidR="00A25F86" w:rsidRPr="0060343F" w:rsidRDefault="00A25F86" w:rsidP="007C427C">
            <w:pPr>
              <w:tabs>
                <w:tab w:val="left" w:pos="35"/>
                <w:tab w:val="left" w:pos="319"/>
              </w:tabs>
              <w:spacing w:after="0" w:line="240" w:lineRule="auto"/>
              <w:ind w:firstLine="0"/>
              <w:contextualSpacing w:val="0"/>
              <w:rPr>
                <w:b/>
                <w:bCs/>
                <w:lang w:val="pt-PT"/>
              </w:rPr>
            </w:pPr>
          </w:p>
          <w:p w14:paraId="0973EAEF" w14:textId="77777777" w:rsidR="00A25F86" w:rsidRPr="0060343F" w:rsidRDefault="00CB0320" w:rsidP="007C427C">
            <w:pPr>
              <w:pStyle w:val="PargrafodaLista"/>
              <w:tabs>
                <w:tab w:val="left" w:pos="30"/>
                <w:tab w:val="left" w:pos="319"/>
              </w:tabs>
              <w:spacing w:after="0" w:line="240" w:lineRule="auto"/>
              <w:ind w:left="0" w:firstLine="0"/>
              <w:contextualSpacing w:val="0"/>
              <w:rPr>
                <w:color w:val="000000"/>
              </w:rPr>
            </w:pPr>
            <w:r w:rsidRPr="0060343F">
              <w:t>Sem</w:t>
            </w:r>
            <w:r w:rsidRPr="0060343F">
              <w:rPr>
                <w:color w:val="000000"/>
              </w:rPr>
              <w:t xml:space="preserve"> prejuízo das demais disposições deste contrato, a CONTRATADA fica obrigada a:</w:t>
            </w:r>
          </w:p>
          <w:p w14:paraId="2D566C42" w14:textId="1D3EB704" w:rsidR="002D74EC" w:rsidRPr="0060343F" w:rsidRDefault="002D74EC" w:rsidP="00514588">
            <w:pPr>
              <w:pStyle w:val="PargrafodaLista"/>
              <w:numPr>
                <w:ilvl w:val="0"/>
                <w:numId w:val="42"/>
              </w:numPr>
              <w:tabs>
                <w:tab w:val="left" w:pos="30"/>
                <w:tab w:val="left" w:pos="319"/>
              </w:tabs>
              <w:spacing w:after="0" w:line="240" w:lineRule="auto"/>
              <w:contextualSpacing w:val="0"/>
            </w:pPr>
            <w:r w:rsidRPr="0060343F">
              <w:t>Realizar o objeto do contrato em estrita observância ao expresso e previamente autorizado pelo Sebrae/RO;</w:t>
            </w:r>
          </w:p>
          <w:p w14:paraId="32D965B7" w14:textId="40948853"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Respeitar as normas e políticas de segurança do Sebrae/RO;</w:t>
            </w:r>
          </w:p>
          <w:p w14:paraId="63281030" w14:textId="484CACF8"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Prestar informações e esclarecimentos que venham a ser solicitados pelo Sebrae/RO, atendendo de imediato às reclamações;</w:t>
            </w:r>
          </w:p>
          <w:p w14:paraId="15E2732D" w14:textId="058E89E4"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Manter entendimento com o Sebrae/RO, objetivando evitar transtornos nos atendimentos, mantendo sempre a Instituição informada de dados relevantes;</w:t>
            </w:r>
          </w:p>
          <w:p w14:paraId="6D8CAD0C" w14:textId="76BC58A6"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Comprovar, a qualquer momento, o pagamento dos tributos que incidirem sobre realização do objeto;</w:t>
            </w:r>
          </w:p>
          <w:p w14:paraId="048B1CCE"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lastRenderedPageBreak/>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Não assumir quaisquer despesas em nome e por conta do Sebrae/RO, sem expressa autorização;</w:t>
            </w:r>
          </w:p>
          <w:p w14:paraId="0CD1776F" w14:textId="65BB6435"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Orientar seus funcionários quanto a não existência de vínculo empregatício com a Sebrae/RO;</w:t>
            </w:r>
          </w:p>
          <w:p w14:paraId="41627A00" w14:textId="4AEF9F34"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186F24A2" w14:textId="69DCCEC0"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Responsabilizar-se por quaisquer danos que venha a causar a terceiros ou ao patrimônio do Sebrae/RO, reparando às suas custas os mesmos, durante ou após a execução dos serviços contratados sem que lhe caiba nenhuma indenização por parte d</w:t>
            </w:r>
            <w:r w:rsidR="00CD3D66" w:rsidRPr="0060343F">
              <w:t>o</w:t>
            </w:r>
            <w:r w:rsidRPr="0060343F">
              <w:t xml:space="preserve"> Sebrae/RO;</w:t>
            </w:r>
          </w:p>
          <w:p w14:paraId="3ED7C156"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 xml:space="preserve">A inadimplência da CONTRATADA com referência aos encargos estabelecidos, não transfere ao Sebrae/RO a responsabilidade por seu pagamento, nem poderá onerar o objeto do contrato. </w:t>
            </w:r>
          </w:p>
          <w:p w14:paraId="17FB832A" w14:textId="27A801D9"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lastRenderedPageBreak/>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11197587"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Prestar informações e esclarecimentos ao Sebrae em Rondônia sobre eventuais atos ou fatos noticiados que envolvam a CONTRATADA, independentemente de solicitação;</w:t>
            </w:r>
          </w:p>
          <w:p w14:paraId="3FB129A0"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Cumprir com os prazos de entrega das solicitações descritos no termo de referência;</w:t>
            </w:r>
          </w:p>
          <w:p w14:paraId="6DDC2238" w14:textId="77777777" w:rsidR="002D74EC" w:rsidRPr="0060343F" w:rsidRDefault="002D74EC" w:rsidP="00514588">
            <w:pPr>
              <w:pStyle w:val="PargrafodaLista"/>
              <w:numPr>
                <w:ilvl w:val="0"/>
                <w:numId w:val="42"/>
              </w:numPr>
              <w:tabs>
                <w:tab w:val="left" w:pos="30"/>
                <w:tab w:val="left" w:pos="319"/>
              </w:tabs>
              <w:spacing w:after="0" w:line="240" w:lineRule="auto"/>
              <w:contextualSpacing w:val="0"/>
              <w:rPr>
                <w:color w:val="000000"/>
              </w:rPr>
            </w:pPr>
            <w:r w:rsidRPr="0060343F">
              <w:t xml:space="preserve">Respeitar as normas de controle de bens e de fluxo de pessoas nas dependências da CONTRATANTE; </w:t>
            </w:r>
          </w:p>
          <w:p w14:paraId="44F3991A" w14:textId="77777777" w:rsidR="00D3567C" w:rsidRPr="0060343F" w:rsidRDefault="00D3567C" w:rsidP="00514588">
            <w:pPr>
              <w:pStyle w:val="PargrafodaLista"/>
              <w:numPr>
                <w:ilvl w:val="0"/>
                <w:numId w:val="42"/>
              </w:numPr>
              <w:tabs>
                <w:tab w:val="left" w:pos="30"/>
                <w:tab w:val="left" w:pos="319"/>
              </w:tabs>
              <w:spacing w:after="0" w:line="240" w:lineRule="auto"/>
            </w:pPr>
            <w:r w:rsidRPr="0060343F">
              <w:t>Possuir toda a infraestrutura necessária, suficiente e condizente para a execução do serviço, utilizando-se de materiais e pessoal capacitado e especializado para execução do objeto contrato;</w:t>
            </w:r>
          </w:p>
          <w:p w14:paraId="5045509D" w14:textId="77777777" w:rsidR="00D3567C" w:rsidRPr="0060343F" w:rsidRDefault="00D3567C" w:rsidP="00514588">
            <w:pPr>
              <w:pStyle w:val="PargrafodaLista"/>
              <w:numPr>
                <w:ilvl w:val="0"/>
                <w:numId w:val="42"/>
              </w:numPr>
              <w:tabs>
                <w:tab w:val="left" w:pos="30"/>
                <w:tab w:val="left" w:pos="319"/>
              </w:tabs>
              <w:spacing w:after="0" w:line="240" w:lineRule="auto"/>
            </w:pPr>
            <w:r w:rsidRPr="0060343F">
              <w:t>Disponibilizar um canal permanente de comunicação com o Sebrae em Rondônia, designando um preposto credenciado para representar centralizar as comunicações e agir em articulação com o Gestor do contrato e responder pela CONTRATADA durante a execução dos serviços;</w:t>
            </w:r>
          </w:p>
          <w:p w14:paraId="0E326C88" w14:textId="77777777" w:rsidR="00D3567C" w:rsidRPr="0060343F" w:rsidRDefault="00D3567C" w:rsidP="00514588">
            <w:pPr>
              <w:pStyle w:val="PargrafodaLista"/>
              <w:numPr>
                <w:ilvl w:val="0"/>
                <w:numId w:val="42"/>
              </w:numPr>
              <w:tabs>
                <w:tab w:val="left" w:pos="30"/>
                <w:tab w:val="left" w:pos="319"/>
              </w:tabs>
              <w:spacing w:after="0" w:line="240" w:lineRule="auto"/>
            </w:pPr>
            <w:r w:rsidRPr="0060343F">
              <w:t>Entregar junto com a nota fiscal, o Documento de Origem Florestal (DOF);</w:t>
            </w:r>
          </w:p>
          <w:p w14:paraId="3F7A5A8C" w14:textId="02DFBFC1" w:rsidR="00D3567C" w:rsidRPr="0060343F" w:rsidRDefault="00D3567C" w:rsidP="00514588">
            <w:pPr>
              <w:pStyle w:val="PargrafodaLista"/>
              <w:numPr>
                <w:ilvl w:val="0"/>
                <w:numId w:val="42"/>
              </w:numPr>
              <w:tabs>
                <w:tab w:val="left" w:pos="30"/>
                <w:tab w:val="left" w:pos="319"/>
              </w:tabs>
              <w:spacing w:after="0" w:line="240" w:lineRule="auto"/>
            </w:pPr>
            <w:r w:rsidRPr="0060343F">
              <w:t>Arcar com todas as despesas referentes ao fornecimento</w:t>
            </w:r>
            <w:r w:rsidR="002951CF">
              <w:t xml:space="preserve"> </w:t>
            </w:r>
            <w:r w:rsidRPr="0060343F">
              <w:t>do pergolado com balanço de madeira;</w:t>
            </w:r>
          </w:p>
          <w:p w14:paraId="21C6E2C3" w14:textId="77777777" w:rsidR="002D74EC" w:rsidRPr="0060343F" w:rsidRDefault="002D74EC" w:rsidP="002D74EC">
            <w:pPr>
              <w:pStyle w:val="PargrafodaLista"/>
              <w:tabs>
                <w:tab w:val="left" w:pos="30"/>
                <w:tab w:val="left" w:pos="319"/>
              </w:tabs>
              <w:spacing w:after="0" w:line="240" w:lineRule="auto"/>
              <w:ind w:left="1080" w:firstLine="0"/>
              <w:contextualSpacing w:val="0"/>
            </w:pPr>
          </w:p>
          <w:p w14:paraId="33ED4100" w14:textId="77777777" w:rsidR="002D74EC" w:rsidRPr="0060343F" w:rsidRDefault="002D74EC" w:rsidP="00295557">
            <w:pPr>
              <w:tabs>
                <w:tab w:val="left" w:pos="30"/>
                <w:tab w:val="left" w:pos="319"/>
              </w:tabs>
              <w:spacing w:after="0" w:line="240" w:lineRule="auto"/>
              <w:ind w:firstLine="0"/>
              <w:contextualSpacing w:val="0"/>
            </w:pPr>
            <w:r w:rsidRPr="00295557">
              <w:rPr>
                <w:b/>
                <w:bCs/>
              </w:rPr>
              <w:t>Parágrafo</w:t>
            </w:r>
            <w:r w:rsidRPr="0060343F">
              <w:t xml:space="preserve"> </w:t>
            </w:r>
            <w:r w:rsidRPr="00295557">
              <w:rPr>
                <w:b/>
                <w:bCs/>
              </w:rPr>
              <w:t>Primeiro</w:t>
            </w:r>
            <w:r w:rsidRPr="0060343F">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60343F" w:rsidRDefault="002D74EC" w:rsidP="002D74EC">
            <w:pPr>
              <w:pStyle w:val="PargrafodaLista"/>
              <w:tabs>
                <w:tab w:val="left" w:pos="30"/>
                <w:tab w:val="left" w:pos="319"/>
              </w:tabs>
              <w:spacing w:after="0" w:line="240" w:lineRule="auto"/>
              <w:ind w:left="1080" w:firstLine="0"/>
              <w:contextualSpacing w:val="0"/>
            </w:pPr>
          </w:p>
          <w:p w14:paraId="105F29B1" w14:textId="5CCC0F53" w:rsidR="002D74EC" w:rsidRDefault="002D74EC" w:rsidP="00295557">
            <w:pPr>
              <w:tabs>
                <w:tab w:val="left" w:pos="30"/>
                <w:tab w:val="left" w:pos="319"/>
              </w:tabs>
              <w:spacing w:after="0" w:line="240" w:lineRule="auto"/>
              <w:ind w:firstLine="0"/>
              <w:contextualSpacing w:val="0"/>
            </w:pPr>
            <w:r w:rsidRPr="00295557">
              <w:rPr>
                <w:b/>
                <w:bCs/>
              </w:rPr>
              <w:t>Parágrafo Segundo</w:t>
            </w:r>
            <w:r w:rsidRPr="0060343F">
              <w:t>: A comprovação da regularidade fiscal, referida no inciso XII desta cláusula, dar-se-á através da apresentação de certidões negativas ou positivas com efeitos de negativa, respectivamente.</w:t>
            </w:r>
          </w:p>
          <w:p w14:paraId="6C5778D9" w14:textId="77777777" w:rsidR="002951CF" w:rsidRDefault="002951CF" w:rsidP="002D74EC">
            <w:pPr>
              <w:pStyle w:val="PargrafodaLista"/>
              <w:tabs>
                <w:tab w:val="left" w:pos="30"/>
                <w:tab w:val="left" w:pos="319"/>
              </w:tabs>
              <w:spacing w:after="0" w:line="240" w:lineRule="auto"/>
              <w:ind w:left="1080" w:firstLine="0"/>
              <w:contextualSpacing w:val="0"/>
            </w:pPr>
          </w:p>
          <w:p w14:paraId="0C4A12F7" w14:textId="77777777" w:rsidR="00295557" w:rsidRDefault="00295557" w:rsidP="002D74EC">
            <w:pPr>
              <w:pStyle w:val="PargrafodaLista"/>
              <w:tabs>
                <w:tab w:val="left" w:pos="30"/>
                <w:tab w:val="left" w:pos="319"/>
              </w:tabs>
              <w:spacing w:after="0" w:line="240" w:lineRule="auto"/>
              <w:ind w:left="1080" w:firstLine="0"/>
              <w:contextualSpacing w:val="0"/>
            </w:pPr>
          </w:p>
          <w:p w14:paraId="638D2E36" w14:textId="77777777" w:rsidR="002951CF" w:rsidRPr="0060343F" w:rsidRDefault="002951CF" w:rsidP="002D74EC">
            <w:pPr>
              <w:pStyle w:val="PargrafodaLista"/>
              <w:tabs>
                <w:tab w:val="left" w:pos="30"/>
                <w:tab w:val="left" w:pos="319"/>
              </w:tabs>
              <w:spacing w:after="0" w:line="240" w:lineRule="auto"/>
              <w:ind w:left="1080" w:firstLine="0"/>
              <w:contextualSpacing w:val="0"/>
            </w:pPr>
          </w:p>
          <w:p w14:paraId="2049BDFD" w14:textId="77777777" w:rsidR="00D3567C" w:rsidRPr="0060343F" w:rsidRDefault="00D3567C" w:rsidP="002D74EC">
            <w:pPr>
              <w:pStyle w:val="PargrafodaLista"/>
              <w:tabs>
                <w:tab w:val="left" w:pos="30"/>
                <w:tab w:val="left" w:pos="319"/>
              </w:tabs>
              <w:spacing w:after="0" w:line="240" w:lineRule="auto"/>
              <w:ind w:left="1080" w:firstLine="0"/>
              <w:contextualSpacing w:val="0"/>
              <w:rPr>
                <w:color w:val="000000"/>
              </w:rPr>
            </w:pPr>
          </w:p>
          <w:p w14:paraId="67AA2009" w14:textId="5E1E856C" w:rsidR="00D3567C" w:rsidRPr="0060343F" w:rsidRDefault="00D3567C" w:rsidP="00514588">
            <w:pPr>
              <w:pStyle w:val="PargrafodaLista"/>
              <w:numPr>
                <w:ilvl w:val="1"/>
                <w:numId w:val="44"/>
              </w:numPr>
              <w:tabs>
                <w:tab w:val="left" w:pos="35"/>
                <w:tab w:val="left" w:pos="319"/>
              </w:tabs>
              <w:spacing w:after="0" w:line="240" w:lineRule="auto"/>
              <w:contextualSpacing w:val="0"/>
              <w:rPr>
                <w:b/>
                <w:bCs/>
                <w:kern w:val="2"/>
                <w:lang w:val="pt-PT"/>
              </w:rPr>
            </w:pPr>
            <w:r w:rsidRPr="0060343F">
              <w:rPr>
                <w:b/>
              </w:rPr>
              <w:lastRenderedPageBreak/>
              <w:t>COMPETE</w:t>
            </w:r>
            <w:r w:rsidRPr="0060343F">
              <w:rPr>
                <w:b/>
                <w:bCs/>
                <w:kern w:val="2"/>
                <w:lang w:val="pt-PT"/>
              </w:rPr>
              <w:t xml:space="preserve"> AO SEBRAE/RO:</w:t>
            </w:r>
          </w:p>
          <w:p w14:paraId="6D51590D" w14:textId="77777777" w:rsidR="00D3567C" w:rsidRPr="0060343F" w:rsidRDefault="00D3567C" w:rsidP="00D3567C">
            <w:pPr>
              <w:tabs>
                <w:tab w:val="left" w:pos="35"/>
                <w:tab w:val="left" w:pos="319"/>
              </w:tabs>
              <w:spacing w:after="0" w:line="240" w:lineRule="auto"/>
              <w:ind w:firstLine="0"/>
              <w:contextualSpacing w:val="0"/>
              <w:rPr>
                <w:bCs/>
                <w:color w:val="000000"/>
                <w:kern w:val="2"/>
                <w:lang w:val="pt-PT"/>
              </w:rPr>
            </w:pPr>
          </w:p>
          <w:p w14:paraId="64D239C3" w14:textId="77777777" w:rsidR="00D3567C" w:rsidRPr="0060343F" w:rsidRDefault="00D3567C" w:rsidP="00D3567C">
            <w:pPr>
              <w:tabs>
                <w:tab w:val="left" w:pos="35"/>
                <w:tab w:val="left" w:pos="321"/>
              </w:tabs>
              <w:spacing w:after="0" w:line="240" w:lineRule="auto"/>
              <w:ind w:firstLine="0"/>
              <w:contextualSpacing w:val="0"/>
              <w:rPr>
                <w:b/>
              </w:rPr>
            </w:pPr>
            <w:r w:rsidRPr="0060343F">
              <w:rPr>
                <w:bCs/>
                <w:color w:val="000000"/>
                <w:kern w:val="2"/>
              </w:rPr>
              <w:t>Sem prejuízo das disposições contidas neste instrumento, o Sebrae em Rondônia fica obrigado a:</w:t>
            </w:r>
          </w:p>
          <w:p w14:paraId="6FFED95C" w14:textId="77777777" w:rsidR="00D3567C" w:rsidRPr="0060343F" w:rsidRDefault="00D3567C" w:rsidP="00514588">
            <w:pPr>
              <w:pStyle w:val="PargrafodaLista"/>
              <w:numPr>
                <w:ilvl w:val="0"/>
                <w:numId w:val="45"/>
              </w:numPr>
              <w:spacing w:after="0" w:line="240" w:lineRule="auto"/>
            </w:pPr>
            <w:r w:rsidRPr="0060343F">
              <w:t xml:space="preserve">Acompanhar e fiscalizar a execução deste contrato, de modo a zelar pela qualidade, transparência e agilidade na execução do objeto, sem prejuízo da responsabilidade da CONTRATADA; </w:t>
            </w:r>
          </w:p>
          <w:p w14:paraId="1EE5915D" w14:textId="77777777" w:rsidR="00D3567C" w:rsidRPr="0060343F" w:rsidRDefault="00D3567C" w:rsidP="00514588">
            <w:pPr>
              <w:pStyle w:val="PargrafodaLista"/>
              <w:numPr>
                <w:ilvl w:val="0"/>
                <w:numId w:val="45"/>
              </w:numPr>
              <w:spacing w:after="0" w:line="240" w:lineRule="auto"/>
              <w:rPr>
                <w:b/>
                <w:bCs/>
                <w:color w:val="000000"/>
                <w:kern w:val="2"/>
                <w:lang w:val="pt-PT"/>
              </w:rPr>
            </w:pPr>
            <w:r w:rsidRPr="0060343F">
              <w:t>Efetuar o pagamento à CONTRATADA, após a disponibilização do serviço e dos relatórios de consolidação, mediante apresentação de nota fiscal com o devido atesto pelo gestor responsável pela fiscalização do instrumento contratual;</w:t>
            </w:r>
          </w:p>
          <w:p w14:paraId="680668D6" w14:textId="77777777" w:rsidR="00D3567C" w:rsidRPr="0060343F" w:rsidRDefault="00D3567C" w:rsidP="00514588">
            <w:pPr>
              <w:pStyle w:val="PargrafodaLista"/>
              <w:numPr>
                <w:ilvl w:val="0"/>
                <w:numId w:val="45"/>
              </w:numPr>
              <w:spacing w:after="0" w:line="240" w:lineRule="auto"/>
              <w:rPr>
                <w:b/>
                <w:bCs/>
                <w:color w:val="000000"/>
                <w:kern w:val="2"/>
                <w:lang w:val="pt-PT"/>
              </w:rPr>
            </w:pPr>
            <w:r w:rsidRPr="0060343F">
              <w:t>Proporcionar todas as facilidades para que a CONTRATADA possa cumprir suas obrigações dentro das normas e condições estabelecidas neste Contrato;</w:t>
            </w:r>
          </w:p>
          <w:p w14:paraId="58F0C197" w14:textId="77777777" w:rsidR="00D3567C" w:rsidRPr="0060343F" w:rsidRDefault="00D3567C" w:rsidP="00514588">
            <w:pPr>
              <w:pStyle w:val="PargrafodaLista"/>
              <w:numPr>
                <w:ilvl w:val="0"/>
                <w:numId w:val="45"/>
              </w:numPr>
              <w:spacing w:after="0" w:line="240" w:lineRule="auto"/>
              <w:rPr>
                <w:b/>
                <w:bCs/>
                <w:color w:val="000000"/>
                <w:kern w:val="2"/>
                <w:lang w:val="pt-PT"/>
              </w:rPr>
            </w:pPr>
            <w:r w:rsidRPr="0060343F">
              <w:t>Prestar as informações e os esclarecimentos que venham a ser solicitados pela CONTRATADA;</w:t>
            </w:r>
          </w:p>
          <w:p w14:paraId="273FB49E" w14:textId="77777777" w:rsidR="00D3567C" w:rsidRPr="0060343F" w:rsidRDefault="00D3567C" w:rsidP="00514588">
            <w:pPr>
              <w:pStyle w:val="PargrafodaLista"/>
              <w:numPr>
                <w:ilvl w:val="0"/>
                <w:numId w:val="45"/>
              </w:numPr>
              <w:spacing w:after="0" w:line="240" w:lineRule="auto"/>
              <w:rPr>
                <w:b/>
                <w:bCs/>
                <w:color w:val="000000"/>
                <w:kern w:val="2"/>
                <w:lang w:val="pt-PT"/>
              </w:rPr>
            </w:pPr>
            <w:r w:rsidRPr="0060343F">
              <w:t>Fiscalizar e Notificar a CONTRATADA, por escrito, sobre imperfeições, falhas, eventuais atrasos e irregularidades constatadas na execução dos serviços para que sejam adotadas as medidas corretivas necessárias;</w:t>
            </w:r>
          </w:p>
          <w:p w14:paraId="5200E76A" w14:textId="77777777" w:rsidR="00D3567C" w:rsidRPr="0060343F" w:rsidRDefault="00D3567C" w:rsidP="00514588">
            <w:pPr>
              <w:pStyle w:val="PargrafodaLista"/>
              <w:numPr>
                <w:ilvl w:val="0"/>
                <w:numId w:val="45"/>
              </w:numPr>
              <w:spacing w:after="0" w:line="240" w:lineRule="auto"/>
              <w:rPr>
                <w:b/>
                <w:bCs/>
                <w:color w:val="000000"/>
                <w:kern w:val="2"/>
                <w:lang w:val="pt-PT"/>
              </w:rPr>
            </w:pPr>
            <w:r w:rsidRPr="0060343F">
              <w:t>Exigir o fiel cumprimento de todos os requisitos acordados e da proposta apresentada, avaliando, também, a qualidade dos serviços realizados podendo rejeitá-los no todo ou em parte;</w:t>
            </w:r>
          </w:p>
          <w:p w14:paraId="07BABB6E" w14:textId="77777777" w:rsidR="00D3567C" w:rsidRPr="0060343F" w:rsidRDefault="00D3567C" w:rsidP="00514588">
            <w:pPr>
              <w:pStyle w:val="PargrafodaLista"/>
              <w:numPr>
                <w:ilvl w:val="0"/>
                <w:numId w:val="45"/>
              </w:numPr>
              <w:spacing w:after="0" w:line="240" w:lineRule="auto"/>
              <w:rPr>
                <w:b/>
                <w:bCs/>
                <w:color w:val="000000"/>
                <w:kern w:val="2"/>
                <w:lang w:val="pt-PT"/>
              </w:rPr>
            </w:pPr>
            <w:r w:rsidRPr="0060343F">
              <w:t>Verificar a documentação apresentada para fins de pagamento;</w:t>
            </w:r>
          </w:p>
          <w:p w14:paraId="21B53059" w14:textId="77777777" w:rsidR="00D3567C" w:rsidRPr="0060343F" w:rsidRDefault="00D3567C" w:rsidP="00514588">
            <w:pPr>
              <w:pStyle w:val="PargrafodaLista"/>
              <w:numPr>
                <w:ilvl w:val="0"/>
                <w:numId w:val="45"/>
              </w:numPr>
              <w:spacing w:after="0" w:line="240" w:lineRule="auto"/>
              <w:rPr>
                <w:b/>
                <w:bCs/>
                <w:color w:val="000000"/>
                <w:kern w:val="2"/>
                <w:lang w:val="pt-PT"/>
              </w:rPr>
            </w:pPr>
            <w:r w:rsidRPr="0060343F">
              <w:t>Conferir a Nota Fiscal/Fatura/Recibo apresentada pela CONTRATADA em prazo que permita o seu pagamento no período referido no Contrato;</w:t>
            </w:r>
          </w:p>
          <w:p w14:paraId="3F0C8173" w14:textId="77777777" w:rsidR="00D3567C" w:rsidRPr="0060343F" w:rsidRDefault="00D3567C" w:rsidP="00514588">
            <w:pPr>
              <w:pStyle w:val="PargrafodaLista"/>
              <w:numPr>
                <w:ilvl w:val="0"/>
                <w:numId w:val="45"/>
              </w:numPr>
              <w:spacing w:after="0" w:line="240" w:lineRule="auto"/>
              <w:rPr>
                <w:b/>
                <w:bCs/>
                <w:color w:val="000000"/>
                <w:kern w:val="2"/>
                <w:lang w:val="pt-PT"/>
              </w:rPr>
            </w:pPr>
            <w:r w:rsidRPr="0060343F">
              <w:t>Comunicar formalmente à CONTRATADA sobre qualquer irregularidade constatada na execução do objeto contratado, fixando prazo para corrigir defeitos ou irregularidades verificadas no fornecimento do objeto do contrato;</w:t>
            </w:r>
          </w:p>
          <w:p w14:paraId="17656880" w14:textId="77777777" w:rsidR="00514588" w:rsidRPr="0060343F" w:rsidRDefault="00514588" w:rsidP="00514588">
            <w:pPr>
              <w:pStyle w:val="PargrafodaLista"/>
              <w:numPr>
                <w:ilvl w:val="0"/>
                <w:numId w:val="45"/>
              </w:numPr>
              <w:spacing w:after="0" w:line="240" w:lineRule="auto"/>
              <w:rPr>
                <w:b/>
                <w:bCs/>
                <w:color w:val="000000"/>
                <w:kern w:val="2"/>
                <w:lang w:val="pt-PT"/>
              </w:rPr>
            </w:pPr>
            <w:r w:rsidRPr="0060343F">
              <w:t>Designar o Gestor e o Fiscal do contrato, o qual certificará a qualidade e aceite do objeto contratado;</w:t>
            </w:r>
          </w:p>
          <w:p w14:paraId="2866BCC9" w14:textId="77777777" w:rsidR="00514588" w:rsidRPr="0060343F" w:rsidRDefault="00514588" w:rsidP="00514588">
            <w:pPr>
              <w:pStyle w:val="PargrafodaLista"/>
              <w:numPr>
                <w:ilvl w:val="0"/>
                <w:numId w:val="45"/>
              </w:numPr>
              <w:spacing w:after="0" w:line="240" w:lineRule="auto"/>
              <w:rPr>
                <w:b/>
                <w:bCs/>
                <w:color w:val="000000"/>
                <w:kern w:val="2"/>
                <w:lang w:val="pt-PT"/>
              </w:rPr>
            </w:pPr>
            <w:r w:rsidRPr="0060343F">
              <w:t>Expedir a ordem de fornecimento e solicitar a entrega dos produtos de acordo com suas necessidades de consumo, observada o prazo de validade;</w:t>
            </w:r>
          </w:p>
          <w:p w14:paraId="08652D09" w14:textId="77777777" w:rsidR="00514588" w:rsidRPr="0060343F" w:rsidRDefault="00514588" w:rsidP="00514588">
            <w:pPr>
              <w:pStyle w:val="PargrafodaLista"/>
              <w:numPr>
                <w:ilvl w:val="0"/>
                <w:numId w:val="45"/>
              </w:numPr>
              <w:spacing w:after="0" w:line="240" w:lineRule="auto"/>
              <w:rPr>
                <w:b/>
                <w:bCs/>
                <w:color w:val="000000"/>
                <w:kern w:val="2"/>
                <w:lang w:val="pt-PT"/>
              </w:rPr>
            </w:pPr>
            <w:r w:rsidRPr="0060343F">
              <w:t>Receber o objeto no dia previamente agendado, no horário de funcionamento da unidade responsável pelo recebimento;</w:t>
            </w:r>
          </w:p>
          <w:p w14:paraId="2C7D66B9" w14:textId="77777777" w:rsidR="00514588" w:rsidRPr="0060343F" w:rsidRDefault="00514588" w:rsidP="00514588">
            <w:pPr>
              <w:pStyle w:val="PargrafodaLista"/>
              <w:numPr>
                <w:ilvl w:val="0"/>
                <w:numId w:val="45"/>
              </w:numPr>
              <w:spacing w:after="0" w:line="240" w:lineRule="auto"/>
              <w:rPr>
                <w:b/>
                <w:bCs/>
                <w:color w:val="000000"/>
                <w:kern w:val="2"/>
                <w:lang w:val="pt-PT"/>
              </w:rPr>
            </w:pPr>
            <w:r w:rsidRPr="0060343F">
              <w:t>Rejeitar, no todo ou em parte, os produtos de consumo entregues em desacordo com as obrigações assumidas pelo fornecedor, no prazo de até 24 (vinte e quatro) horas, a contar da data de recebimento;</w:t>
            </w:r>
          </w:p>
          <w:p w14:paraId="61DA8060" w14:textId="13F80035" w:rsidR="00514588" w:rsidRPr="0060343F" w:rsidRDefault="00514588" w:rsidP="00514588">
            <w:pPr>
              <w:pStyle w:val="PargrafodaLista"/>
              <w:numPr>
                <w:ilvl w:val="0"/>
                <w:numId w:val="45"/>
              </w:numPr>
              <w:spacing w:after="0" w:line="240" w:lineRule="auto"/>
              <w:rPr>
                <w:b/>
                <w:bCs/>
                <w:color w:val="000000"/>
                <w:kern w:val="2"/>
                <w:lang w:val="pt-PT"/>
              </w:rPr>
            </w:pPr>
            <w:r w:rsidRPr="0060343F">
              <w:t xml:space="preserve">Comunicar à </w:t>
            </w:r>
            <w:r w:rsidR="00295557" w:rsidRPr="0060343F">
              <w:t>CONTRATADAS quaisquer alterações</w:t>
            </w:r>
            <w:r w:rsidRPr="0060343F">
              <w:t xml:space="preserve"> relativas ao objeto do certame; </w:t>
            </w:r>
          </w:p>
          <w:p w14:paraId="6EA2F796" w14:textId="77777777" w:rsidR="00D43093" w:rsidRPr="0060343F" w:rsidRDefault="00514588" w:rsidP="00D43093">
            <w:pPr>
              <w:pStyle w:val="PargrafodaLista"/>
              <w:numPr>
                <w:ilvl w:val="0"/>
                <w:numId w:val="45"/>
              </w:numPr>
              <w:spacing w:after="0" w:line="240" w:lineRule="auto"/>
              <w:rPr>
                <w:b/>
                <w:bCs/>
              </w:rPr>
            </w:pPr>
            <w:r w:rsidRPr="0060343F">
              <w:t>Prestar as informações e os esclarecimentos solicitados pela CONTRATADA para a fiel execução do contrato.</w:t>
            </w:r>
            <w:r w:rsidR="00D43093" w:rsidRPr="0060343F">
              <w:rPr>
                <w:b/>
                <w:bCs/>
              </w:rPr>
              <w:t xml:space="preserve"> </w:t>
            </w:r>
          </w:p>
          <w:p w14:paraId="5B7E05A2" w14:textId="77777777" w:rsidR="00D43093" w:rsidRPr="0060343F" w:rsidRDefault="00D43093" w:rsidP="00D43093">
            <w:pPr>
              <w:pStyle w:val="PargrafodaLista"/>
              <w:spacing w:after="0" w:line="240" w:lineRule="auto"/>
              <w:ind w:left="975" w:firstLine="0"/>
              <w:rPr>
                <w:b/>
                <w:bCs/>
              </w:rPr>
            </w:pPr>
          </w:p>
          <w:p w14:paraId="0736CD06" w14:textId="073746C7" w:rsidR="00D43093" w:rsidRPr="0060343F" w:rsidRDefault="00D43093" w:rsidP="00D43093">
            <w:pPr>
              <w:pStyle w:val="PargrafodaLista"/>
              <w:numPr>
                <w:ilvl w:val="0"/>
                <w:numId w:val="44"/>
              </w:numPr>
              <w:tabs>
                <w:tab w:val="left" w:pos="319"/>
              </w:tabs>
              <w:spacing w:after="0" w:line="240" w:lineRule="auto"/>
              <w:rPr>
                <w:b/>
                <w:bCs/>
              </w:rPr>
            </w:pPr>
            <w:r w:rsidRPr="0060343F">
              <w:rPr>
                <w:b/>
                <w:bCs/>
              </w:rPr>
              <w:t xml:space="preserve">VIGÊNCIA: </w:t>
            </w:r>
          </w:p>
          <w:p w14:paraId="5C6401A5" w14:textId="77777777" w:rsidR="00D43093" w:rsidRPr="0060343F" w:rsidRDefault="00D43093" w:rsidP="00D43093">
            <w:pPr>
              <w:tabs>
                <w:tab w:val="left" w:pos="993"/>
              </w:tabs>
              <w:spacing w:after="0" w:line="240" w:lineRule="auto"/>
              <w:ind w:firstLine="0"/>
            </w:pPr>
          </w:p>
          <w:p w14:paraId="03A00610" w14:textId="0FEE9D78" w:rsidR="00D43093" w:rsidRPr="0060343F" w:rsidRDefault="00D43093" w:rsidP="00D43093">
            <w:pPr>
              <w:pStyle w:val="xmsonormal"/>
              <w:numPr>
                <w:ilvl w:val="1"/>
                <w:numId w:val="0"/>
              </w:numPr>
              <w:shd w:val="clear" w:color="auto" w:fill="FFFFFF"/>
              <w:spacing w:before="0" w:beforeAutospacing="0" w:after="0" w:afterAutospacing="0"/>
              <w:jc w:val="both"/>
              <w:rPr>
                <w:rFonts w:ascii="Arial" w:hAnsi="Arial" w:cs="Arial"/>
                <w:color w:val="242424"/>
                <w:sz w:val="22"/>
                <w:szCs w:val="22"/>
              </w:rPr>
            </w:pPr>
            <w:bookmarkStart w:id="0" w:name="_Hlk159595896"/>
            <w:r w:rsidRPr="0060343F">
              <w:rPr>
                <w:rFonts w:ascii="Arial" w:hAnsi="Arial" w:cs="Arial"/>
                <w:color w:val="242424"/>
                <w:sz w:val="22"/>
                <w:szCs w:val="22"/>
                <w:bdr w:val="none" w:sz="0" w:space="0" w:color="auto" w:frame="1"/>
              </w:rPr>
              <w:t xml:space="preserve">O contrato terá vigência de 12 (doze) meses, contados a partir da data de assinatura, podendo ser prorrogado, não ultrapassando o limite estipulado em Resolução CDN nº </w:t>
            </w:r>
            <w:r w:rsidRPr="00572C15">
              <w:rPr>
                <w:rFonts w:ascii="Arial" w:hAnsi="Arial" w:cs="Arial"/>
                <w:color w:val="242424"/>
                <w:sz w:val="22"/>
                <w:szCs w:val="22"/>
                <w:bdr w:val="none" w:sz="0" w:space="0" w:color="auto" w:frame="1"/>
              </w:rPr>
              <w:t>4</w:t>
            </w:r>
            <w:r w:rsidR="00572C15" w:rsidRPr="00572C15">
              <w:rPr>
                <w:rFonts w:ascii="Arial" w:hAnsi="Arial" w:cs="Arial"/>
                <w:color w:val="242424"/>
                <w:sz w:val="22"/>
                <w:szCs w:val="22"/>
                <w:bdr w:val="none" w:sz="0" w:space="0" w:color="auto" w:frame="1"/>
              </w:rPr>
              <w:t>93</w:t>
            </w:r>
            <w:r w:rsidRPr="00572C15">
              <w:rPr>
                <w:rFonts w:ascii="Arial" w:hAnsi="Arial" w:cs="Arial"/>
                <w:color w:val="242424"/>
                <w:sz w:val="22"/>
                <w:szCs w:val="22"/>
                <w:bdr w:val="none" w:sz="0" w:space="0" w:color="auto" w:frame="1"/>
              </w:rPr>
              <w:t>/202</w:t>
            </w:r>
            <w:r w:rsidR="00572C15" w:rsidRPr="00572C15">
              <w:rPr>
                <w:rFonts w:ascii="Arial" w:hAnsi="Arial" w:cs="Arial"/>
                <w:color w:val="242424"/>
                <w:sz w:val="22"/>
                <w:szCs w:val="22"/>
                <w:bdr w:val="none" w:sz="0" w:space="0" w:color="auto" w:frame="1"/>
              </w:rPr>
              <w:t>4</w:t>
            </w:r>
            <w:r w:rsidRPr="00572C15">
              <w:rPr>
                <w:rFonts w:ascii="Arial" w:hAnsi="Arial" w:cs="Arial"/>
                <w:color w:val="242424"/>
                <w:sz w:val="22"/>
                <w:szCs w:val="22"/>
                <w:bdr w:val="none" w:sz="0" w:space="0" w:color="auto" w:frame="1"/>
              </w:rPr>
              <w:t>, em</w:t>
            </w:r>
            <w:r w:rsidRPr="0060343F">
              <w:rPr>
                <w:rFonts w:ascii="Arial" w:hAnsi="Arial" w:cs="Arial"/>
                <w:color w:val="242424"/>
                <w:sz w:val="22"/>
                <w:szCs w:val="22"/>
                <w:bdr w:val="none" w:sz="0" w:space="0" w:color="auto" w:frame="1"/>
              </w:rPr>
              <w:t xml:space="preserve"> seu ANEXO I – REGULAMENTO DE LICITAÇÕES E CONTRATOS DO SISTEMA SEBRAE:</w:t>
            </w:r>
          </w:p>
          <w:p w14:paraId="2D15559A" w14:textId="77777777" w:rsidR="00D43093" w:rsidRPr="0060343F" w:rsidRDefault="00D43093" w:rsidP="00D43093">
            <w:pPr>
              <w:pStyle w:val="xmsonormal"/>
              <w:shd w:val="clear" w:color="auto" w:fill="FFFFFF"/>
              <w:spacing w:before="0" w:beforeAutospacing="0" w:after="0" w:afterAutospacing="0"/>
              <w:ind w:left="731"/>
              <w:rPr>
                <w:rFonts w:ascii="Arial" w:hAnsi="Arial" w:cs="Arial"/>
                <w:color w:val="242424"/>
                <w:sz w:val="22"/>
                <w:szCs w:val="22"/>
                <w:bdr w:val="none" w:sz="0" w:space="0" w:color="auto" w:frame="1"/>
              </w:rPr>
            </w:pPr>
          </w:p>
          <w:p w14:paraId="167F7409" w14:textId="77777777" w:rsidR="00514588" w:rsidRDefault="00D43093" w:rsidP="00D43093">
            <w:pPr>
              <w:pStyle w:val="PargrafodaLista"/>
              <w:spacing w:after="0" w:line="240" w:lineRule="auto"/>
              <w:ind w:left="975" w:firstLine="0"/>
              <w:rPr>
                <w:i/>
                <w:iCs/>
                <w:color w:val="242424"/>
                <w:bdr w:val="none" w:sz="0" w:space="0" w:color="auto" w:frame="1"/>
              </w:rPr>
            </w:pPr>
            <w:r w:rsidRPr="0060343F">
              <w:rPr>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p w14:paraId="7698445A" w14:textId="77777777" w:rsidR="00416F83" w:rsidRDefault="00416F83" w:rsidP="00D43093">
            <w:pPr>
              <w:pStyle w:val="PargrafodaLista"/>
              <w:spacing w:after="0" w:line="240" w:lineRule="auto"/>
              <w:ind w:left="975" w:firstLine="0"/>
              <w:rPr>
                <w:i/>
                <w:iCs/>
                <w:color w:val="242424"/>
                <w:bdr w:val="none" w:sz="0" w:space="0" w:color="auto" w:frame="1"/>
              </w:rPr>
            </w:pPr>
          </w:p>
          <w:p w14:paraId="25A17D2F" w14:textId="77777777" w:rsidR="00416F83" w:rsidRPr="0060343F" w:rsidRDefault="00416F83" w:rsidP="00D43093">
            <w:pPr>
              <w:pStyle w:val="PargrafodaLista"/>
              <w:spacing w:after="0" w:line="240" w:lineRule="auto"/>
              <w:ind w:left="975" w:firstLine="0"/>
              <w:rPr>
                <w:i/>
                <w:iCs/>
                <w:color w:val="242424"/>
                <w:bdr w:val="none" w:sz="0" w:space="0" w:color="auto" w:frame="1"/>
              </w:rPr>
            </w:pPr>
          </w:p>
          <w:p w14:paraId="64BDEE9C" w14:textId="77777777" w:rsidR="00D43093" w:rsidRPr="0060343F" w:rsidRDefault="00D43093" w:rsidP="00D43093">
            <w:pPr>
              <w:pStyle w:val="PargrafodaLista"/>
              <w:spacing w:after="0" w:line="240" w:lineRule="auto"/>
              <w:ind w:left="975" w:firstLine="0"/>
              <w:rPr>
                <w:i/>
                <w:iCs/>
                <w:color w:val="242424"/>
                <w:bdr w:val="none" w:sz="0" w:space="0" w:color="auto" w:frame="1"/>
              </w:rPr>
            </w:pPr>
          </w:p>
          <w:p w14:paraId="1C8A7277" w14:textId="77777777" w:rsidR="00D43093" w:rsidRPr="0060343F" w:rsidRDefault="00D43093" w:rsidP="00D43093">
            <w:pPr>
              <w:pStyle w:val="PargrafodaLista"/>
              <w:numPr>
                <w:ilvl w:val="0"/>
                <w:numId w:val="44"/>
              </w:numPr>
              <w:tabs>
                <w:tab w:val="left" w:pos="319"/>
              </w:tabs>
              <w:spacing w:after="0" w:line="240" w:lineRule="auto"/>
              <w:rPr>
                <w:i/>
                <w:iCs/>
                <w:color w:val="auto"/>
              </w:rPr>
            </w:pPr>
            <w:r w:rsidRPr="0060343F">
              <w:rPr>
                <w:b/>
                <w:bCs/>
                <w:color w:val="auto"/>
              </w:rPr>
              <w:lastRenderedPageBreak/>
              <w:t>ACOMPANHAMENTO E FISCALIZAÇÃO DO CONTRATO:</w:t>
            </w:r>
          </w:p>
          <w:p w14:paraId="0655FABA" w14:textId="77777777" w:rsidR="00D43093" w:rsidRPr="0060343F" w:rsidRDefault="00D43093" w:rsidP="00D43093">
            <w:pPr>
              <w:tabs>
                <w:tab w:val="left" w:pos="993"/>
              </w:tabs>
              <w:spacing w:after="0" w:line="240" w:lineRule="auto"/>
              <w:ind w:firstLine="0"/>
              <w:rPr>
                <w:color w:val="auto"/>
                <w:kern w:val="2"/>
                <w:lang w:val="pt-PT"/>
              </w:rPr>
            </w:pPr>
          </w:p>
          <w:p w14:paraId="2B806D97" w14:textId="77777777" w:rsidR="00D43093" w:rsidRPr="0060343F" w:rsidRDefault="00D43093" w:rsidP="00D43093">
            <w:pPr>
              <w:pStyle w:val="PargrafodaLista"/>
              <w:numPr>
                <w:ilvl w:val="0"/>
                <w:numId w:val="26"/>
              </w:numPr>
              <w:spacing w:after="0" w:line="240" w:lineRule="auto"/>
              <w:rPr>
                <w:bCs/>
                <w:color w:val="000000"/>
                <w:kern w:val="2"/>
              </w:rPr>
            </w:pPr>
            <w:r w:rsidRPr="0060343F">
              <w:rPr>
                <w:bCs/>
                <w:color w:val="000000"/>
                <w:kern w:val="2"/>
              </w:rPr>
              <w:t>A gestão do contrato será realizada pelo Sebrae/RO que fará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32BA4F83" w14:textId="77777777" w:rsidR="00D43093" w:rsidRPr="0060343F" w:rsidRDefault="00D43093" w:rsidP="0060343F">
            <w:pPr>
              <w:pStyle w:val="PargrafodaLista"/>
              <w:numPr>
                <w:ilvl w:val="0"/>
                <w:numId w:val="26"/>
              </w:numPr>
              <w:spacing w:after="0" w:line="240" w:lineRule="auto"/>
              <w:rPr>
                <w:b/>
                <w:bCs/>
                <w:color w:val="000000"/>
                <w:kern w:val="2"/>
                <w:lang w:val="pt-PT"/>
              </w:rPr>
            </w:pPr>
            <w:r w:rsidRPr="0060343F">
              <w:rPr>
                <w:bCs/>
                <w:color w:val="000000"/>
                <w:kern w:val="2"/>
              </w:rPr>
              <w:t>Para a gestão do contrato, fica designado (a) o Sr.(a) Maria de Fátima Lemos Araújo, do Sebrae/RO.</w:t>
            </w:r>
          </w:p>
          <w:p w14:paraId="2FC78A47" w14:textId="77777777" w:rsidR="0060343F" w:rsidRPr="0060343F" w:rsidRDefault="0060343F" w:rsidP="0060343F">
            <w:pPr>
              <w:spacing w:after="0" w:line="240" w:lineRule="auto"/>
              <w:rPr>
                <w:b/>
                <w:bCs/>
                <w:color w:val="000000"/>
                <w:kern w:val="2"/>
                <w:lang w:val="pt-PT"/>
              </w:rPr>
            </w:pPr>
          </w:p>
          <w:p w14:paraId="67A337D5" w14:textId="77777777" w:rsidR="0060343F" w:rsidRPr="0060343F" w:rsidRDefault="0060343F" w:rsidP="0060343F">
            <w:pPr>
              <w:pStyle w:val="PargrafodaLista"/>
              <w:numPr>
                <w:ilvl w:val="0"/>
                <w:numId w:val="44"/>
              </w:numPr>
              <w:tabs>
                <w:tab w:val="left" w:pos="319"/>
              </w:tabs>
              <w:spacing w:after="0" w:line="240" w:lineRule="auto"/>
              <w:ind w:left="0" w:firstLine="0"/>
              <w:rPr>
                <w:i/>
                <w:iCs/>
                <w:color w:val="auto"/>
              </w:rPr>
            </w:pPr>
            <w:r w:rsidRPr="0060343F">
              <w:rPr>
                <w:b/>
                <w:bCs/>
                <w:color w:val="auto"/>
              </w:rPr>
              <w:t>PENALIDADES:</w:t>
            </w:r>
          </w:p>
          <w:p w14:paraId="7BA1D1F9" w14:textId="77777777" w:rsidR="0060343F" w:rsidRPr="0060343F" w:rsidRDefault="0060343F" w:rsidP="0060343F">
            <w:pPr>
              <w:tabs>
                <w:tab w:val="left" w:pos="993"/>
              </w:tabs>
              <w:spacing w:after="0" w:line="240" w:lineRule="auto"/>
              <w:ind w:firstLine="0"/>
              <w:rPr>
                <w:color w:val="auto"/>
              </w:rPr>
            </w:pPr>
          </w:p>
          <w:p w14:paraId="0A01375E" w14:textId="77777777" w:rsidR="0060343F" w:rsidRPr="0060343F" w:rsidRDefault="0060343F" w:rsidP="0060343F">
            <w:pPr>
              <w:spacing w:after="0" w:line="240" w:lineRule="auto"/>
              <w:ind w:firstLine="0"/>
              <w:rPr>
                <w:bCs/>
                <w:color w:val="000000"/>
                <w:kern w:val="2"/>
              </w:rPr>
            </w:pPr>
            <w:r w:rsidRPr="0060343F">
              <w:rPr>
                <w:bCs/>
                <w:color w:val="000000"/>
                <w:kern w:val="2"/>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BB5D901" w14:textId="77777777" w:rsidR="0060343F" w:rsidRPr="0060343F" w:rsidRDefault="0060343F" w:rsidP="0060343F">
            <w:pPr>
              <w:pStyle w:val="PargrafodaLista"/>
              <w:numPr>
                <w:ilvl w:val="0"/>
                <w:numId w:val="31"/>
              </w:numPr>
              <w:spacing w:after="0" w:line="240" w:lineRule="auto"/>
              <w:rPr>
                <w:bCs/>
                <w:color w:val="000000"/>
                <w:kern w:val="2"/>
              </w:rPr>
            </w:pPr>
            <w:r w:rsidRPr="0060343F">
              <w:rPr>
                <w:bCs/>
                <w:color w:val="000000"/>
                <w:kern w:val="2"/>
              </w:rPr>
              <w:t xml:space="preserve">Advertência; </w:t>
            </w:r>
          </w:p>
          <w:p w14:paraId="3A52DC9F" w14:textId="77777777" w:rsidR="0060343F" w:rsidRPr="0060343F" w:rsidRDefault="0060343F" w:rsidP="0060343F">
            <w:pPr>
              <w:pStyle w:val="PargrafodaLista"/>
              <w:numPr>
                <w:ilvl w:val="0"/>
                <w:numId w:val="31"/>
              </w:numPr>
              <w:spacing w:after="0" w:line="240" w:lineRule="auto"/>
              <w:rPr>
                <w:bCs/>
                <w:color w:val="000000"/>
                <w:kern w:val="2"/>
              </w:rPr>
            </w:pPr>
            <w:r w:rsidRPr="0060343F">
              <w:rPr>
                <w:bCs/>
                <w:color w:val="000000"/>
                <w:kern w:val="2"/>
              </w:rPr>
              <w:t>Multa, nas hipóteses abaixo elencadas:</w:t>
            </w:r>
          </w:p>
          <w:p w14:paraId="17E690E9" w14:textId="77777777" w:rsidR="0060343F" w:rsidRPr="0060343F" w:rsidRDefault="0060343F" w:rsidP="0060343F">
            <w:pPr>
              <w:pStyle w:val="PargrafodaLista"/>
              <w:numPr>
                <w:ilvl w:val="1"/>
                <w:numId w:val="27"/>
              </w:numPr>
              <w:spacing w:after="0" w:line="240" w:lineRule="auto"/>
            </w:pPr>
            <w:r w:rsidRPr="0060343F">
              <w:t xml:space="preserve">De até 10% (dez por cento) sobre o valor do contrato, no caso de inexecução total; </w:t>
            </w:r>
          </w:p>
          <w:p w14:paraId="0352099F" w14:textId="77777777" w:rsidR="0060343F" w:rsidRPr="0060343F" w:rsidRDefault="0060343F" w:rsidP="0060343F">
            <w:pPr>
              <w:pStyle w:val="PargrafodaLista"/>
              <w:numPr>
                <w:ilvl w:val="1"/>
                <w:numId w:val="27"/>
              </w:numPr>
              <w:spacing w:after="0" w:line="240" w:lineRule="auto"/>
            </w:pPr>
            <w:r w:rsidRPr="0060343F">
              <w:t>De até 10% (dez por cento) sobre os valores dos objetos não executados, no caso de inexecução parcial;</w:t>
            </w:r>
          </w:p>
          <w:p w14:paraId="7D47DD78" w14:textId="77777777" w:rsidR="0060343F" w:rsidRPr="0060343F" w:rsidRDefault="0060343F" w:rsidP="0060343F">
            <w:pPr>
              <w:pStyle w:val="PargrafodaLista"/>
              <w:numPr>
                <w:ilvl w:val="1"/>
                <w:numId w:val="27"/>
              </w:numPr>
              <w:spacing w:after="0" w:line="240" w:lineRule="auto"/>
            </w:pPr>
            <w:r w:rsidRPr="0060343F">
              <w:t>De 1% (um por cento) do valor dos respectivos objetos por dia de atraso, limitado a 10 (dez) dias, no caso de atraso na entrega, não ultrapassando 10% (dez por cento);</w:t>
            </w:r>
          </w:p>
          <w:p w14:paraId="49083417" w14:textId="77777777" w:rsidR="0060343F" w:rsidRPr="0060343F" w:rsidRDefault="0060343F" w:rsidP="0060343F">
            <w:pPr>
              <w:pStyle w:val="PargrafodaLista"/>
              <w:numPr>
                <w:ilvl w:val="0"/>
                <w:numId w:val="31"/>
              </w:numPr>
              <w:spacing w:after="0" w:line="240" w:lineRule="auto"/>
              <w:rPr>
                <w:bCs/>
                <w:color w:val="000000"/>
                <w:kern w:val="2"/>
              </w:rPr>
            </w:pPr>
            <w:r w:rsidRPr="0060343F">
              <w:rPr>
                <w:bCs/>
                <w:color w:val="000000"/>
                <w:kern w:val="2"/>
              </w:rPr>
              <w:t>Rescisão unilateral do contrato, sem prejuízo do pagamento das respectivas multas, na hipótese de ocorrer:</w:t>
            </w:r>
          </w:p>
          <w:p w14:paraId="5AC32BB3" w14:textId="77777777" w:rsidR="0060343F" w:rsidRPr="0060343F" w:rsidRDefault="0060343F" w:rsidP="0060343F">
            <w:pPr>
              <w:pStyle w:val="PargrafodaLista"/>
              <w:numPr>
                <w:ilvl w:val="0"/>
                <w:numId w:val="33"/>
              </w:numPr>
              <w:spacing w:after="0" w:line="240" w:lineRule="auto"/>
            </w:pPr>
            <w:r w:rsidRPr="0060343F">
              <w:t>O previsto nas alíneas a ou b do inciso II desta Cláusula;</w:t>
            </w:r>
          </w:p>
          <w:p w14:paraId="0C704799" w14:textId="77777777" w:rsidR="0060343F" w:rsidRPr="0060343F" w:rsidRDefault="0060343F" w:rsidP="0060343F">
            <w:pPr>
              <w:pStyle w:val="PargrafodaLista"/>
              <w:numPr>
                <w:ilvl w:val="0"/>
                <w:numId w:val="33"/>
              </w:numPr>
              <w:spacing w:after="0" w:line="240" w:lineRule="auto"/>
            </w:pPr>
            <w:r w:rsidRPr="0060343F">
              <w:t>A extrapolação dos 10 (dez) dias previstos na alínea c do inciso II, desta cláusula.</w:t>
            </w:r>
          </w:p>
          <w:p w14:paraId="5545C441" w14:textId="77777777" w:rsidR="0060343F" w:rsidRPr="0060343F" w:rsidRDefault="0060343F" w:rsidP="0060343F">
            <w:pPr>
              <w:pStyle w:val="PargrafodaLista"/>
              <w:numPr>
                <w:ilvl w:val="0"/>
                <w:numId w:val="31"/>
              </w:numPr>
              <w:spacing w:after="0" w:line="240" w:lineRule="auto"/>
              <w:rPr>
                <w:bCs/>
                <w:color w:val="000000"/>
                <w:kern w:val="2"/>
              </w:rPr>
            </w:pPr>
            <w:r w:rsidRPr="0060343F">
              <w:rPr>
                <w:bCs/>
                <w:color w:val="000000"/>
                <w:kern w:val="2"/>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7086E620" w14:textId="77777777" w:rsidR="0060343F" w:rsidRPr="0060343F" w:rsidRDefault="0060343F" w:rsidP="0060343F">
            <w:pPr>
              <w:pStyle w:val="PargrafodaLista"/>
              <w:numPr>
                <w:ilvl w:val="0"/>
                <w:numId w:val="31"/>
              </w:numPr>
              <w:spacing w:after="0" w:line="240" w:lineRule="auto"/>
              <w:rPr>
                <w:bCs/>
                <w:color w:val="000000"/>
                <w:kern w:val="2"/>
              </w:rPr>
            </w:pPr>
            <w:r w:rsidRPr="0060343F">
              <w:rPr>
                <w:bCs/>
                <w:color w:val="000000"/>
                <w:kern w:val="2"/>
              </w:rPr>
              <w:t xml:space="preserve">Suspensão temporária do direito de licitar e contratar com o Sistema SEBRAE, por prazo de até 2 (dois) anos, a critério do Sebrae/RO, pela aplicação das penalidades acima. </w:t>
            </w:r>
          </w:p>
          <w:p w14:paraId="023744C7" w14:textId="77777777" w:rsidR="0060343F" w:rsidRPr="0060343F" w:rsidRDefault="0060343F" w:rsidP="0060343F">
            <w:pPr>
              <w:pStyle w:val="PargrafodaLista"/>
              <w:spacing w:after="0" w:line="240" w:lineRule="auto"/>
              <w:ind w:left="1080" w:firstLine="0"/>
              <w:rPr>
                <w:bCs/>
                <w:color w:val="000000"/>
                <w:kern w:val="2"/>
              </w:rPr>
            </w:pPr>
          </w:p>
          <w:p w14:paraId="1D56302E" w14:textId="77777777" w:rsidR="0060343F" w:rsidRPr="00416F83" w:rsidRDefault="0060343F" w:rsidP="00416F83">
            <w:pPr>
              <w:spacing w:after="0" w:line="240" w:lineRule="auto"/>
              <w:ind w:firstLine="0"/>
              <w:rPr>
                <w:bCs/>
                <w:color w:val="000000"/>
                <w:kern w:val="2"/>
              </w:rPr>
            </w:pPr>
            <w:r w:rsidRPr="00416F83">
              <w:rPr>
                <w:b/>
                <w:color w:val="000000"/>
                <w:kern w:val="2"/>
              </w:rPr>
              <w:t>Parágrafo</w:t>
            </w:r>
            <w:r w:rsidRPr="00416F83">
              <w:rPr>
                <w:bCs/>
                <w:color w:val="000000"/>
                <w:kern w:val="2"/>
              </w:rPr>
              <w:t xml:space="preserve"> </w:t>
            </w:r>
            <w:r w:rsidRPr="00416F83">
              <w:rPr>
                <w:b/>
                <w:color w:val="000000"/>
                <w:kern w:val="2"/>
              </w:rPr>
              <w:t>Primeiro</w:t>
            </w:r>
            <w:r w:rsidRPr="00416F83">
              <w:rPr>
                <w:bCs/>
                <w:color w:val="000000"/>
                <w:kern w:val="2"/>
              </w:rPr>
              <w:t>: 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0E831CCC" w14:textId="77777777" w:rsidR="0060343F" w:rsidRPr="0060343F" w:rsidRDefault="0060343F" w:rsidP="0060343F">
            <w:pPr>
              <w:pStyle w:val="PargrafodaLista"/>
              <w:spacing w:after="0" w:line="240" w:lineRule="auto"/>
              <w:ind w:left="1080" w:firstLine="0"/>
              <w:rPr>
                <w:bCs/>
                <w:color w:val="000000"/>
                <w:kern w:val="2"/>
              </w:rPr>
            </w:pPr>
          </w:p>
          <w:p w14:paraId="70B94CF0" w14:textId="77777777" w:rsidR="0060343F" w:rsidRPr="00416F83" w:rsidRDefault="0060343F" w:rsidP="00416F83">
            <w:pPr>
              <w:spacing w:after="0" w:line="240" w:lineRule="auto"/>
              <w:ind w:firstLine="0"/>
              <w:rPr>
                <w:bCs/>
                <w:color w:val="000000"/>
                <w:kern w:val="2"/>
              </w:rPr>
            </w:pPr>
            <w:r w:rsidRPr="00416F83">
              <w:rPr>
                <w:b/>
                <w:color w:val="000000"/>
                <w:kern w:val="2"/>
              </w:rPr>
              <w:t>Parágrafo Segundo</w:t>
            </w:r>
            <w:r w:rsidRPr="00416F83">
              <w:rPr>
                <w:bCs/>
                <w:color w:val="000000"/>
                <w:kern w:val="2"/>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p w14:paraId="757A1809" w14:textId="77777777" w:rsidR="0060343F" w:rsidRPr="0060343F" w:rsidRDefault="0060343F" w:rsidP="0060343F">
            <w:pPr>
              <w:pStyle w:val="PargrafodaLista"/>
              <w:spacing w:after="0" w:line="240" w:lineRule="auto"/>
              <w:ind w:left="1080" w:firstLine="0"/>
              <w:rPr>
                <w:b/>
                <w:bCs/>
                <w:color w:val="000000"/>
                <w:kern w:val="2"/>
                <w:lang w:val="pt-PT"/>
              </w:rPr>
            </w:pPr>
          </w:p>
          <w:p w14:paraId="53F77760" w14:textId="77777777" w:rsidR="0060343F" w:rsidRPr="0060343F" w:rsidRDefault="0060343F" w:rsidP="0060343F">
            <w:pPr>
              <w:pStyle w:val="PargrafodaLista"/>
              <w:numPr>
                <w:ilvl w:val="0"/>
                <w:numId w:val="44"/>
              </w:numPr>
              <w:tabs>
                <w:tab w:val="left" w:pos="319"/>
              </w:tabs>
              <w:spacing w:after="0" w:line="240" w:lineRule="auto"/>
              <w:ind w:left="0" w:firstLine="0"/>
              <w:rPr>
                <w:b/>
                <w:bCs/>
              </w:rPr>
            </w:pPr>
            <w:r w:rsidRPr="0060343F">
              <w:rPr>
                <w:b/>
                <w:bCs/>
              </w:rPr>
              <w:t>FORMA DE PAGAMENTO:</w:t>
            </w:r>
          </w:p>
          <w:p w14:paraId="57AB73D1" w14:textId="77777777" w:rsidR="0060343F" w:rsidRPr="0060343F" w:rsidRDefault="0060343F" w:rsidP="0060343F">
            <w:pPr>
              <w:pStyle w:val="PargrafodaLista"/>
              <w:tabs>
                <w:tab w:val="left" w:pos="319"/>
              </w:tabs>
              <w:spacing w:after="0" w:line="240" w:lineRule="auto"/>
              <w:ind w:left="0" w:firstLine="0"/>
              <w:rPr>
                <w:b/>
                <w:bCs/>
              </w:rPr>
            </w:pPr>
          </w:p>
          <w:p w14:paraId="6786FFE0" w14:textId="77777777" w:rsidR="0060343F" w:rsidRPr="0060343F" w:rsidRDefault="0060343F" w:rsidP="0060343F">
            <w:pPr>
              <w:pStyle w:val="PargrafodaLista"/>
              <w:numPr>
                <w:ilvl w:val="0"/>
                <w:numId w:val="34"/>
              </w:numPr>
              <w:spacing w:after="0" w:line="240" w:lineRule="auto"/>
              <w:rPr>
                <w:bCs/>
                <w:color w:val="000000"/>
                <w:kern w:val="2"/>
              </w:rPr>
            </w:pPr>
            <w:r w:rsidRPr="0060343F">
              <w:rPr>
                <w:bCs/>
                <w:color w:val="000000"/>
                <w:kern w:val="2"/>
              </w:rPr>
              <w:t xml:space="preserve">A </w:t>
            </w:r>
            <w:r w:rsidRPr="0060343F">
              <w:t>CONTRATADA</w:t>
            </w:r>
            <w:r w:rsidRPr="0060343F">
              <w:rPr>
                <w:bCs/>
                <w:color w:val="000000"/>
                <w:kern w:val="2"/>
              </w:rPr>
              <w:t xml:space="preserve"> deverá encaminhar a Nota Fiscal/Fatura de produto/serviço por e-mail ou diretamente pelo sistema SE ou no Sebrae em </w:t>
            </w:r>
            <w:r w:rsidRPr="0060343F">
              <w:rPr>
                <w:bCs/>
                <w:color w:val="auto"/>
                <w:kern w:val="2"/>
              </w:rPr>
              <w:t xml:space="preserve">Rondônia na Avenida </w:t>
            </w:r>
            <w:r w:rsidRPr="0060343F">
              <w:rPr>
                <w:bCs/>
                <w:color w:val="auto"/>
                <w:kern w:val="2"/>
              </w:rPr>
              <w:lastRenderedPageBreak/>
              <w:t>Campos Sales, 3421, Bairro Olaria, Porto Velho -</w:t>
            </w:r>
            <w:r w:rsidRPr="0060343F">
              <w:rPr>
                <w:bCs/>
                <w:color w:val="FF0000"/>
                <w:kern w:val="2"/>
              </w:rPr>
              <w:t xml:space="preserve"> </w:t>
            </w:r>
            <w:r w:rsidRPr="0060343F">
              <w:rPr>
                <w:bCs/>
                <w:color w:val="auto"/>
                <w:kern w:val="2"/>
              </w:rPr>
              <w:t xml:space="preserve">Rondônia </w:t>
            </w:r>
            <w:r w:rsidRPr="0060343F">
              <w:rPr>
                <w:bCs/>
                <w:color w:val="000000"/>
                <w:kern w:val="2"/>
              </w:rPr>
              <w:t>e endereçada ao gestor do contrato, com entrega protocolada, a fim de que sejam adotas as medidas afetas ao pagamento;</w:t>
            </w:r>
          </w:p>
          <w:p w14:paraId="4113243E" w14:textId="77777777" w:rsidR="0060343F" w:rsidRPr="0060343F" w:rsidRDefault="0060343F" w:rsidP="0060343F">
            <w:pPr>
              <w:pStyle w:val="PargrafodaLista"/>
              <w:numPr>
                <w:ilvl w:val="0"/>
                <w:numId w:val="34"/>
              </w:numPr>
              <w:spacing w:after="0" w:line="240" w:lineRule="auto"/>
            </w:pPr>
            <w:r w:rsidRPr="0060343F">
              <w:t xml:space="preserve">O pagamento será efetuado mediante crédito em conta bancária indicada pela empresa registrada, no prazo de até 10 (dez) dias úteis contados na data da apresentação de nota fiscal ao Sebrae em Rondônia, e devidamente atestada após verificação da regularidade fiscal da CONTRATADA;  </w:t>
            </w:r>
          </w:p>
          <w:p w14:paraId="13A0964A" w14:textId="530C5349" w:rsidR="0060343F" w:rsidRPr="0060343F" w:rsidRDefault="0060343F" w:rsidP="0060343F">
            <w:pPr>
              <w:pStyle w:val="PargrafodaLista"/>
              <w:numPr>
                <w:ilvl w:val="0"/>
                <w:numId w:val="34"/>
              </w:numPr>
              <w:spacing w:after="0" w:line="240" w:lineRule="auto"/>
            </w:pPr>
            <w:r w:rsidRPr="0060343F">
              <w:t>A Nota Fiscal deverá ser entregue ao Sebrae em Rondônia pela CONTRATADA, respeitando a data limite do dia 20 de cada mês para entrega do documento fiscal;</w:t>
            </w:r>
          </w:p>
          <w:p w14:paraId="2F4E7AEB" w14:textId="77777777" w:rsidR="0060343F" w:rsidRPr="0060343F" w:rsidRDefault="0060343F" w:rsidP="0060343F">
            <w:pPr>
              <w:pStyle w:val="PargrafodaLista"/>
              <w:numPr>
                <w:ilvl w:val="0"/>
                <w:numId w:val="34"/>
              </w:numPr>
              <w:spacing w:after="0" w:line="240" w:lineRule="auto"/>
            </w:pPr>
            <w:r w:rsidRPr="0060343F">
              <w:t xml:space="preserve">Quaisquer despesas decorrentes de transações bancárias correrão por conta da CONTRATADA; </w:t>
            </w:r>
          </w:p>
          <w:p w14:paraId="70CE51D3" w14:textId="77777777" w:rsidR="0060343F" w:rsidRPr="0060343F" w:rsidRDefault="0060343F" w:rsidP="0060343F">
            <w:pPr>
              <w:pStyle w:val="PargrafodaLista"/>
              <w:numPr>
                <w:ilvl w:val="0"/>
                <w:numId w:val="34"/>
              </w:numPr>
              <w:spacing w:after="0" w:line="240" w:lineRule="auto"/>
            </w:pPr>
            <w:r w:rsidRPr="0060343F">
              <w:t xml:space="preserve">O Sebrae em Rondônia poderá deduzir, do montante a pagar, as indenizações devidas pela CONTRATADA em razão de inadimplência; </w:t>
            </w:r>
          </w:p>
          <w:p w14:paraId="3625FE4B" w14:textId="77777777" w:rsidR="0060343F" w:rsidRPr="0060343F" w:rsidRDefault="0060343F" w:rsidP="0060343F">
            <w:pPr>
              <w:pStyle w:val="PargrafodaLista"/>
              <w:numPr>
                <w:ilvl w:val="0"/>
                <w:numId w:val="34"/>
              </w:numPr>
              <w:spacing w:after="0" w:line="240" w:lineRule="auto"/>
            </w:pPr>
            <w:r w:rsidRPr="0060343F">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6A9959C9" w14:textId="77777777" w:rsidR="0060343F" w:rsidRPr="0060343F" w:rsidRDefault="0060343F" w:rsidP="0060343F">
            <w:pPr>
              <w:pStyle w:val="PargrafodaLista"/>
              <w:numPr>
                <w:ilvl w:val="0"/>
                <w:numId w:val="34"/>
              </w:numPr>
              <w:spacing w:after="0" w:line="240" w:lineRule="auto"/>
            </w:pPr>
            <w:r w:rsidRPr="0060343F">
              <w:t xml:space="preserve">Deverão constar obrigatoriamente no corpo das notas fiscais as seguintes informações: </w:t>
            </w:r>
          </w:p>
          <w:p w14:paraId="18166C5B" w14:textId="77777777" w:rsidR="0060343F" w:rsidRPr="0060343F" w:rsidRDefault="0060343F" w:rsidP="0060343F">
            <w:pPr>
              <w:pStyle w:val="PargrafodaLista"/>
              <w:numPr>
                <w:ilvl w:val="0"/>
                <w:numId w:val="29"/>
              </w:numPr>
              <w:spacing w:after="0" w:line="240" w:lineRule="auto"/>
            </w:pPr>
            <w:r w:rsidRPr="0060343F">
              <w:t>Razão social; CNPJ; Inscrição Estadual; Inscrição Municipal;</w:t>
            </w:r>
          </w:p>
          <w:p w14:paraId="2F47ADF6" w14:textId="77777777" w:rsidR="0060343F" w:rsidRPr="0060343F" w:rsidRDefault="0060343F" w:rsidP="0060343F">
            <w:pPr>
              <w:pStyle w:val="PargrafodaLista"/>
              <w:numPr>
                <w:ilvl w:val="0"/>
                <w:numId w:val="29"/>
              </w:numPr>
              <w:spacing w:after="0" w:line="240" w:lineRule="auto"/>
            </w:pPr>
            <w:r w:rsidRPr="0060343F">
              <w:t>Informar o número da contrato; Valor total, com as deduções de impostos devidos;</w:t>
            </w:r>
          </w:p>
          <w:p w14:paraId="6BE9741B" w14:textId="77777777" w:rsidR="0060343F" w:rsidRPr="0060343F" w:rsidRDefault="0060343F" w:rsidP="0060343F">
            <w:pPr>
              <w:pStyle w:val="PargrafodaLista"/>
              <w:numPr>
                <w:ilvl w:val="0"/>
                <w:numId w:val="29"/>
              </w:numPr>
              <w:spacing w:after="0" w:line="240" w:lineRule="auto"/>
            </w:pPr>
            <w:r w:rsidRPr="0060343F">
              <w:t>Descrição dos produtos/serviços fornecidos, quantidade do produto, preço unitário, data de emissão.</w:t>
            </w:r>
          </w:p>
          <w:p w14:paraId="0845060E" w14:textId="3C72BB2A" w:rsidR="0060343F" w:rsidRPr="0060343F" w:rsidRDefault="0060343F" w:rsidP="0060343F">
            <w:pPr>
              <w:pStyle w:val="PargrafodaLista"/>
              <w:numPr>
                <w:ilvl w:val="0"/>
                <w:numId w:val="34"/>
              </w:numPr>
              <w:spacing w:after="0" w:line="240" w:lineRule="auto"/>
            </w:pPr>
            <w:r w:rsidRPr="0060343F">
              <w:t>É condição para o recebimento dos créditos decorrentes dos produtos fornecidos, a CONTRATADA apresentar juntamente com as notas fiscais/faturas as Certidões que comprovem sua regularidade fiscal com os seguintes documentos:</w:t>
            </w:r>
          </w:p>
          <w:p w14:paraId="7930A308" w14:textId="77777777" w:rsidR="0060343F" w:rsidRPr="0060343F" w:rsidRDefault="0060343F" w:rsidP="0060343F">
            <w:pPr>
              <w:pStyle w:val="PargrafodaLista"/>
              <w:spacing w:after="0" w:line="240" w:lineRule="auto"/>
              <w:ind w:left="1080" w:firstLine="0"/>
            </w:pPr>
          </w:p>
          <w:p w14:paraId="687A0083" w14:textId="77777777" w:rsidR="0060343F" w:rsidRPr="0060343F" w:rsidRDefault="0060343F" w:rsidP="0060343F">
            <w:pPr>
              <w:pStyle w:val="PargrafodaLista"/>
              <w:numPr>
                <w:ilvl w:val="1"/>
                <w:numId w:val="47"/>
              </w:numPr>
              <w:spacing w:after="0" w:line="240" w:lineRule="auto"/>
            </w:pPr>
            <w:r w:rsidRPr="0060343F">
              <w:t xml:space="preserve">Certidão Conjunta de Débitos Relativos a Tributos Federais/INSS; </w:t>
            </w:r>
          </w:p>
          <w:p w14:paraId="2B729727" w14:textId="77777777" w:rsidR="0060343F" w:rsidRPr="0060343F" w:rsidRDefault="0060343F" w:rsidP="0060343F">
            <w:pPr>
              <w:pStyle w:val="PargrafodaLista"/>
              <w:numPr>
                <w:ilvl w:val="1"/>
                <w:numId w:val="47"/>
              </w:numPr>
              <w:spacing w:after="0" w:line="240" w:lineRule="auto"/>
            </w:pPr>
            <w:r w:rsidRPr="0060343F">
              <w:t xml:space="preserve">Certidão de Regularidade de Tributos Estaduais; </w:t>
            </w:r>
          </w:p>
          <w:p w14:paraId="661D8CC8" w14:textId="77777777" w:rsidR="0060343F" w:rsidRPr="0060343F" w:rsidRDefault="0060343F" w:rsidP="0060343F">
            <w:pPr>
              <w:pStyle w:val="PargrafodaLista"/>
              <w:numPr>
                <w:ilvl w:val="1"/>
                <w:numId w:val="47"/>
              </w:numPr>
              <w:spacing w:after="0" w:line="240" w:lineRule="auto"/>
            </w:pPr>
            <w:r w:rsidRPr="0060343F">
              <w:t xml:space="preserve">Certidão de Regularidade de Tributos Municipais; </w:t>
            </w:r>
          </w:p>
          <w:p w14:paraId="16AEB7CA" w14:textId="77777777" w:rsidR="0060343F" w:rsidRPr="0060343F" w:rsidRDefault="0060343F" w:rsidP="0060343F">
            <w:pPr>
              <w:pStyle w:val="PargrafodaLista"/>
              <w:numPr>
                <w:ilvl w:val="1"/>
                <w:numId w:val="47"/>
              </w:numPr>
              <w:spacing w:after="0" w:line="240" w:lineRule="auto"/>
            </w:pPr>
            <w:r w:rsidRPr="0060343F">
              <w:t xml:space="preserve">Prova de regularidade relativa ao Fundo de Garantia por Tempo de Serviço –FGTS; </w:t>
            </w:r>
          </w:p>
          <w:p w14:paraId="6AEC68CD" w14:textId="47CD7FC6" w:rsidR="0060343F" w:rsidRPr="0060343F" w:rsidRDefault="0060343F" w:rsidP="0060343F">
            <w:pPr>
              <w:pStyle w:val="PargrafodaLista"/>
              <w:numPr>
                <w:ilvl w:val="1"/>
                <w:numId w:val="47"/>
              </w:numPr>
              <w:spacing w:after="0" w:line="240" w:lineRule="auto"/>
            </w:pPr>
            <w:r w:rsidRPr="0060343F">
              <w:t>Certidão Negativa de Débitos Trabalhistas – TST</w:t>
            </w:r>
          </w:p>
          <w:p w14:paraId="412ECC6E" w14:textId="6776FC00" w:rsidR="0060343F" w:rsidRPr="0060343F" w:rsidRDefault="0060343F" w:rsidP="0060343F">
            <w:pPr>
              <w:pStyle w:val="PargrafodaLista"/>
              <w:spacing w:after="0" w:line="240" w:lineRule="auto"/>
              <w:ind w:left="1080" w:firstLine="0"/>
              <w:rPr>
                <w:b/>
                <w:bCs/>
                <w:color w:val="000000"/>
                <w:kern w:val="2"/>
                <w:lang w:val="pt-PT"/>
              </w:rPr>
            </w:pPr>
          </w:p>
        </w:tc>
      </w:tr>
    </w:tbl>
    <w:p w14:paraId="38393355" w14:textId="77777777" w:rsidR="00516BF8" w:rsidRPr="0060343F" w:rsidRDefault="00516BF8" w:rsidP="007C427C">
      <w:pPr>
        <w:tabs>
          <w:tab w:val="left" w:pos="993"/>
        </w:tabs>
        <w:spacing w:after="0" w:line="240" w:lineRule="auto"/>
        <w:ind w:firstLine="0"/>
      </w:pPr>
    </w:p>
    <w:p w14:paraId="6A1F9E3F" w14:textId="77777777" w:rsidR="00516BF8" w:rsidRPr="0060343F" w:rsidRDefault="00516BF8" w:rsidP="007C427C">
      <w:pPr>
        <w:tabs>
          <w:tab w:val="left" w:pos="993"/>
        </w:tabs>
        <w:spacing w:after="0" w:line="240" w:lineRule="auto"/>
        <w:ind w:firstLine="0"/>
      </w:pPr>
    </w:p>
    <w:p w14:paraId="6D1611FA" w14:textId="77777777" w:rsidR="003908B2" w:rsidRPr="0060343F" w:rsidRDefault="003908B2" w:rsidP="007C427C">
      <w:pPr>
        <w:tabs>
          <w:tab w:val="left" w:pos="993"/>
        </w:tabs>
        <w:spacing w:after="0" w:line="240" w:lineRule="auto"/>
        <w:ind w:firstLine="0"/>
      </w:pPr>
    </w:p>
    <w:p w14:paraId="26483B74" w14:textId="77777777" w:rsidR="00516BF8" w:rsidRPr="0060343F" w:rsidRDefault="00516BF8" w:rsidP="007C427C">
      <w:pPr>
        <w:tabs>
          <w:tab w:val="left" w:pos="993"/>
        </w:tabs>
        <w:spacing w:after="0" w:line="240" w:lineRule="auto"/>
        <w:ind w:firstLine="0"/>
      </w:pPr>
    </w:p>
    <w:p w14:paraId="53FC8CFE" w14:textId="77777777" w:rsidR="00516BF8" w:rsidRPr="0060343F" w:rsidRDefault="00516BF8" w:rsidP="007C427C">
      <w:pPr>
        <w:tabs>
          <w:tab w:val="left" w:pos="993"/>
        </w:tabs>
        <w:spacing w:after="0" w:line="240" w:lineRule="auto"/>
        <w:ind w:firstLine="0"/>
      </w:pPr>
    </w:p>
    <w:p w14:paraId="23C71DEE" w14:textId="77777777" w:rsidR="00BE0A4C" w:rsidRPr="0060343F" w:rsidRDefault="00BE0A4C" w:rsidP="00BE0A4C">
      <w:pPr>
        <w:tabs>
          <w:tab w:val="left" w:pos="993"/>
        </w:tabs>
        <w:spacing w:after="0" w:line="240" w:lineRule="auto"/>
        <w:ind w:firstLine="0"/>
        <w:rPr>
          <w:color w:val="auto"/>
        </w:rPr>
      </w:pPr>
    </w:p>
    <w:p w14:paraId="0CDCB0B9" w14:textId="0C45A71A" w:rsidR="0060343F" w:rsidRPr="0060343F" w:rsidRDefault="0060343F" w:rsidP="0060343F">
      <w:pPr>
        <w:tabs>
          <w:tab w:val="left" w:pos="993"/>
        </w:tabs>
        <w:spacing w:after="0" w:line="240" w:lineRule="auto"/>
        <w:ind w:firstLine="0"/>
        <w:jc w:val="right"/>
      </w:pPr>
      <w:r w:rsidRPr="0060343F">
        <w:rPr>
          <w:color w:val="auto"/>
        </w:rPr>
        <w:t xml:space="preserve">Porto Velho, </w:t>
      </w:r>
      <w:r w:rsidR="00416F83">
        <w:rPr>
          <w:color w:val="auto"/>
        </w:rPr>
        <w:t>21</w:t>
      </w:r>
      <w:r w:rsidRPr="0060343F">
        <w:rPr>
          <w:color w:val="auto"/>
        </w:rPr>
        <w:t xml:space="preserve"> de </w:t>
      </w:r>
      <w:r w:rsidR="00416F83">
        <w:rPr>
          <w:color w:val="auto"/>
        </w:rPr>
        <w:t>agosto</w:t>
      </w:r>
      <w:r w:rsidRPr="0060343F">
        <w:rPr>
          <w:color w:val="auto"/>
        </w:rPr>
        <w:t xml:space="preserve"> de 2024</w:t>
      </w:r>
    </w:p>
    <w:p w14:paraId="446FB1F0" w14:textId="77777777" w:rsidR="00BE0A4C" w:rsidRPr="0060343F" w:rsidRDefault="00BE0A4C" w:rsidP="00BE0A4C">
      <w:pPr>
        <w:tabs>
          <w:tab w:val="left" w:pos="993"/>
        </w:tabs>
        <w:spacing w:after="0" w:line="240" w:lineRule="auto"/>
        <w:ind w:firstLine="0"/>
        <w:rPr>
          <w:color w:val="auto"/>
        </w:rPr>
      </w:pPr>
    </w:p>
    <w:p w14:paraId="79E712F4" w14:textId="77777777" w:rsidR="00BE0A4C" w:rsidRPr="0060343F" w:rsidRDefault="00BE0A4C" w:rsidP="00BE0A4C">
      <w:pPr>
        <w:tabs>
          <w:tab w:val="left" w:pos="993"/>
        </w:tabs>
        <w:spacing w:after="0" w:line="240" w:lineRule="auto"/>
        <w:ind w:firstLine="0"/>
        <w:rPr>
          <w:color w:val="auto"/>
        </w:rPr>
      </w:pPr>
    </w:p>
    <w:p w14:paraId="159E92B3" w14:textId="77777777" w:rsidR="00BE0A4C" w:rsidRPr="0060343F" w:rsidRDefault="00BE0A4C" w:rsidP="00BE0A4C">
      <w:pPr>
        <w:tabs>
          <w:tab w:val="left" w:pos="993"/>
        </w:tabs>
        <w:spacing w:after="0" w:line="240" w:lineRule="auto"/>
        <w:ind w:firstLine="0"/>
        <w:rPr>
          <w:color w:val="auto"/>
        </w:rPr>
      </w:pPr>
    </w:p>
    <w:p w14:paraId="69235F3F" w14:textId="7F6E9B37" w:rsidR="00BE0A4C" w:rsidRPr="0060343F" w:rsidRDefault="00BE0A4C" w:rsidP="00BE0A4C">
      <w:pPr>
        <w:tabs>
          <w:tab w:val="left" w:pos="993"/>
        </w:tabs>
        <w:spacing w:after="0" w:line="240" w:lineRule="auto"/>
        <w:ind w:firstLine="0"/>
        <w:rPr>
          <w:color w:val="auto"/>
        </w:rPr>
      </w:pPr>
    </w:p>
    <w:sectPr w:rsidR="00BE0A4C" w:rsidRPr="0060343F" w:rsidSect="00AC59E0">
      <w:headerReference w:type="default" r:id="rId9"/>
      <w:footerReference w:type="default" r:id="rId10"/>
      <w:headerReference w:type="first" r:id="rId11"/>
      <w:footerReference w:type="first" r:id="rId12"/>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82FA7" w14:textId="77777777" w:rsidR="005F13DA" w:rsidRDefault="005F13DA" w:rsidP="00B316AB">
      <w:r>
        <w:separator/>
      </w:r>
    </w:p>
  </w:endnote>
  <w:endnote w:type="continuationSeparator" w:id="0">
    <w:p w14:paraId="0C6AD83E" w14:textId="77777777" w:rsidR="005F13DA" w:rsidRDefault="005F13DA"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6A37B" w14:textId="77777777" w:rsidR="005F13DA" w:rsidRDefault="005F13DA" w:rsidP="00B316AB">
      <w:r>
        <w:separator/>
      </w:r>
    </w:p>
  </w:footnote>
  <w:footnote w:type="continuationSeparator" w:id="0">
    <w:p w14:paraId="19FDC3DE" w14:textId="77777777" w:rsidR="005F13DA" w:rsidRDefault="005F13DA"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2796BDC"/>
    <w:multiLevelType w:val="multilevel"/>
    <w:tmpl w:val="6B8C57D4"/>
    <w:lvl w:ilvl="0">
      <w:start w:val="1"/>
      <w:numFmt w:val="upperRoman"/>
      <w:lvlText w:val="%1."/>
      <w:lvlJc w:val="right"/>
      <w:pPr>
        <w:ind w:left="1320" w:hanging="612"/>
      </w:pPr>
      <w:rPr>
        <w:rFonts w:hint="default"/>
      </w:rPr>
    </w:lvl>
    <w:lvl w:ilvl="1">
      <w:start w:val="1"/>
      <w:numFmt w:val="decimal"/>
      <w:lvlText w:val="%1.%2."/>
      <w:lvlJc w:val="left"/>
      <w:pPr>
        <w:ind w:left="1179" w:hanging="612"/>
      </w:pPr>
      <w:rPr>
        <w:rFonts w:hint="default"/>
        <w:b/>
        <w:bCs/>
      </w:rPr>
    </w:lvl>
    <w:lvl w:ilvl="2">
      <w:start w:val="1"/>
      <w:numFmt w:val="decimal"/>
      <w:lvlText w:val="%1.%2.%3."/>
      <w:lvlJc w:val="left"/>
      <w:pPr>
        <w:ind w:left="1003"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1A933477"/>
    <w:multiLevelType w:val="multilevel"/>
    <w:tmpl w:val="03A2B2C4"/>
    <w:lvl w:ilvl="0">
      <w:start w:val="4"/>
      <w:numFmt w:val="decimal"/>
      <w:lvlText w:val="%1."/>
      <w:lvlJc w:val="left"/>
      <w:pPr>
        <w:ind w:left="408" w:hanging="408"/>
      </w:pPr>
      <w:rPr>
        <w:rFonts w:hint="default"/>
        <w:b/>
        <w:bCs/>
        <w:i w:val="0"/>
        <w:iCs w:val="0"/>
      </w:rPr>
    </w:lvl>
    <w:lvl w:ilvl="1">
      <w:start w:val="2"/>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6" w15:restartNumberingAfterBreak="0">
    <w:nsid w:val="1EE45610"/>
    <w:multiLevelType w:val="multilevel"/>
    <w:tmpl w:val="ABBCFC9C"/>
    <w:lvl w:ilvl="0">
      <w:start w:val="3"/>
      <w:numFmt w:val="decimal"/>
      <w:lvlText w:val="%1."/>
      <w:lvlJc w:val="left"/>
      <w:pPr>
        <w:ind w:left="1604" w:hanging="612"/>
      </w:pPr>
    </w:lvl>
    <w:lvl w:ilvl="1">
      <w:start w:val="5"/>
      <w:numFmt w:val="decimal"/>
      <w:lvlText w:val="%1.%2."/>
      <w:lvlJc w:val="left"/>
      <w:pPr>
        <w:ind w:left="1604" w:hanging="612"/>
      </w:pPr>
      <w:rPr>
        <w:b/>
        <w:bCs/>
      </w:rPr>
    </w:lvl>
    <w:lvl w:ilvl="2">
      <w:start w:val="1"/>
      <w:numFmt w:val="decimal"/>
      <w:lvlText w:val="%1.%2.%3."/>
      <w:lvlJc w:val="left"/>
      <w:pPr>
        <w:ind w:left="1995" w:hanging="720"/>
      </w:pPr>
      <w:rPr>
        <w:b w:val="0"/>
        <w:bCs w:val="0"/>
      </w:rPr>
    </w:lvl>
    <w:lvl w:ilvl="3">
      <w:start w:val="1"/>
      <w:numFmt w:val="decimal"/>
      <w:lvlText w:val="%1.%2.%3.%4."/>
      <w:lvlJc w:val="left"/>
      <w:pPr>
        <w:ind w:left="1712" w:hanging="720"/>
      </w:pPr>
    </w:lvl>
    <w:lvl w:ilvl="4">
      <w:start w:val="1"/>
      <w:numFmt w:val="decimal"/>
      <w:lvlText w:val="%1.%2.%3.%4.%5."/>
      <w:lvlJc w:val="left"/>
      <w:pPr>
        <w:ind w:left="2072" w:hanging="1080"/>
      </w:pPr>
    </w:lvl>
    <w:lvl w:ilvl="5">
      <w:start w:val="1"/>
      <w:numFmt w:val="decimal"/>
      <w:lvlText w:val="%1.%2.%3.%4.%5.%6."/>
      <w:lvlJc w:val="left"/>
      <w:pPr>
        <w:ind w:left="2072" w:hanging="1080"/>
      </w:pPr>
    </w:lvl>
    <w:lvl w:ilvl="6">
      <w:start w:val="1"/>
      <w:numFmt w:val="decimal"/>
      <w:lvlText w:val="%1.%2.%3.%4.%5.%6.%7."/>
      <w:lvlJc w:val="left"/>
      <w:pPr>
        <w:ind w:left="2432" w:hanging="1440"/>
      </w:pPr>
    </w:lvl>
    <w:lvl w:ilvl="7">
      <w:start w:val="1"/>
      <w:numFmt w:val="decimal"/>
      <w:lvlText w:val="%1.%2.%3.%4.%5.%6.%7.%8."/>
      <w:lvlJc w:val="left"/>
      <w:pPr>
        <w:ind w:left="2432" w:hanging="1440"/>
      </w:pPr>
    </w:lvl>
    <w:lvl w:ilvl="8">
      <w:start w:val="1"/>
      <w:numFmt w:val="decimal"/>
      <w:lvlText w:val="%1.%2.%3.%4.%5.%6.%7.%8.%9."/>
      <w:lvlJc w:val="left"/>
      <w:pPr>
        <w:ind w:left="2792" w:hanging="1800"/>
      </w:pPr>
    </w:lvl>
  </w:abstractNum>
  <w:abstractNum w:abstractNumId="7" w15:restartNumberingAfterBreak="0">
    <w:nsid w:val="1F053D93"/>
    <w:multiLevelType w:val="multilevel"/>
    <w:tmpl w:val="0C50A65C"/>
    <w:lvl w:ilvl="0">
      <w:start w:val="1"/>
      <w:numFmt w:val="upperRoman"/>
      <w:lvlText w:val="%1."/>
      <w:lvlJc w:val="right"/>
      <w:pPr>
        <w:ind w:left="975" w:hanging="408"/>
      </w:pPr>
      <w:rPr>
        <w:rFonts w:hint="default"/>
        <w:b w:val="0"/>
        <w:bCs w:val="0"/>
      </w:rPr>
    </w:lvl>
    <w:lvl w:ilvl="1">
      <w:start w:val="1"/>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8"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4" w15:restartNumberingAfterBreak="0">
    <w:nsid w:val="2ED737CA"/>
    <w:multiLevelType w:val="hybridMultilevel"/>
    <w:tmpl w:val="0854F5AE"/>
    <w:lvl w:ilvl="0" w:tplc="6C4C0C2E">
      <w:start w:val="1"/>
      <w:numFmt w:val="decimal"/>
      <w:lvlText w:val="%1."/>
      <w:lvlJc w:val="left"/>
      <w:pPr>
        <w:ind w:left="1995"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F5207D7"/>
    <w:multiLevelType w:val="multilevel"/>
    <w:tmpl w:val="C51408A2"/>
    <w:lvl w:ilvl="0">
      <w:start w:val="4"/>
      <w:numFmt w:val="decimal"/>
      <w:lvlText w:val="%1."/>
      <w:lvlJc w:val="left"/>
      <w:pPr>
        <w:ind w:left="408" w:hanging="408"/>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20"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21"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2" w15:restartNumberingAfterBreak="0">
    <w:nsid w:val="48953422"/>
    <w:multiLevelType w:val="multilevel"/>
    <w:tmpl w:val="98E87684"/>
    <w:lvl w:ilvl="0">
      <w:start w:val="1"/>
      <w:numFmt w:val="upperRoman"/>
      <w:lvlText w:val="%1."/>
      <w:lvlJc w:val="right"/>
      <w:pPr>
        <w:ind w:left="975" w:hanging="408"/>
      </w:pPr>
      <w:rPr>
        <w:rFonts w:hint="default"/>
      </w:rPr>
    </w:lvl>
    <w:lvl w:ilvl="1">
      <w:start w:val="1"/>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23" w15:restartNumberingAfterBreak="0">
    <w:nsid w:val="4C4E1A3A"/>
    <w:multiLevelType w:val="multilevel"/>
    <w:tmpl w:val="2BB08966"/>
    <w:lvl w:ilvl="0">
      <w:start w:val="3"/>
      <w:numFmt w:val="decimal"/>
      <w:lvlText w:val="%1."/>
      <w:lvlJc w:val="left"/>
      <w:pPr>
        <w:ind w:left="1604" w:hanging="612"/>
      </w:pPr>
      <w:rPr>
        <w:rFonts w:hint="default"/>
      </w:rPr>
    </w:lvl>
    <w:lvl w:ilvl="1">
      <w:start w:val="2"/>
      <w:numFmt w:val="decimal"/>
      <w:lvlText w:val="%1.%2.1"/>
      <w:lvlJc w:val="left"/>
      <w:pPr>
        <w:ind w:left="1604" w:hanging="612"/>
      </w:pPr>
      <w:rPr>
        <w:rFonts w:hint="default"/>
        <w:b/>
        <w:bCs/>
      </w:rPr>
    </w:lvl>
    <w:lvl w:ilvl="2">
      <w:start w:val="1"/>
      <w:numFmt w:val="decimal"/>
      <w:lvlText w:val="%1.%2.%3."/>
      <w:lvlJc w:val="left"/>
      <w:pPr>
        <w:ind w:left="1995" w:hanging="720"/>
      </w:pPr>
      <w:rPr>
        <w:rFonts w:hint="default"/>
        <w:b w:val="0"/>
        <w:bCs w:val="0"/>
      </w:rPr>
    </w:lvl>
    <w:lvl w:ilvl="3">
      <w:start w:val="1"/>
      <w:numFmt w:val="decimal"/>
      <w:lvlText w:val="%1.%2.%3.%4."/>
      <w:lvlJc w:val="left"/>
      <w:pPr>
        <w:ind w:left="1712" w:hanging="720"/>
      </w:pPr>
      <w:rPr>
        <w:rFonts w:hint="default"/>
      </w:rPr>
    </w:lvl>
    <w:lvl w:ilvl="4">
      <w:start w:val="1"/>
      <w:numFmt w:val="decimal"/>
      <w:lvlText w:val="%1.%2.%3.%4.%5."/>
      <w:lvlJc w:val="left"/>
      <w:pPr>
        <w:ind w:left="2072" w:hanging="1080"/>
      </w:pPr>
      <w:rPr>
        <w:rFonts w:hint="default"/>
      </w:rPr>
    </w:lvl>
    <w:lvl w:ilvl="5">
      <w:start w:val="1"/>
      <w:numFmt w:val="decimal"/>
      <w:lvlText w:val="%1.%2.%3.%4.%5.%6."/>
      <w:lvlJc w:val="left"/>
      <w:pPr>
        <w:ind w:left="2072" w:hanging="1080"/>
      </w:pPr>
      <w:rPr>
        <w:rFonts w:hint="default"/>
      </w:rPr>
    </w:lvl>
    <w:lvl w:ilvl="6">
      <w:start w:val="1"/>
      <w:numFmt w:val="decimal"/>
      <w:lvlText w:val="%1.%2.%3.%4.%5.%6.%7."/>
      <w:lvlJc w:val="left"/>
      <w:pPr>
        <w:ind w:left="2432" w:hanging="1440"/>
      </w:pPr>
      <w:rPr>
        <w:rFonts w:hint="default"/>
      </w:rPr>
    </w:lvl>
    <w:lvl w:ilvl="7">
      <w:start w:val="1"/>
      <w:numFmt w:val="decimal"/>
      <w:lvlText w:val="%1.%2.%3.%4.%5.%6.%7.%8."/>
      <w:lvlJc w:val="left"/>
      <w:pPr>
        <w:ind w:left="2432" w:hanging="1440"/>
      </w:pPr>
      <w:rPr>
        <w:rFonts w:hint="default"/>
      </w:rPr>
    </w:lvl>
    <w:lvl w:ilvl="8">
      <w:start w:val="1"/>
      <w:numFmt w:val="decimal"/>
      <w:lvlText w:val="%1.%2.%3.%4.%5.%6.%7.%8.%9."/>
      <w:lvlJc w:val="left"/>
      <w:pPr>
        <w:ind w:left="2792" w:hanging="1800"/>
      </w:pPr>
      <w:rPr>
        <w:rFonts w:hint="default"/>
      </w:rPr>
    </w:lvl>
  </w:abstractNum>
  <w:abstractNum w:abstractNumId="24"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7"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8"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93928FA"/>
    <w:multiLevelType w:val="multilevel"/>
    <w:tmpl w:val="51C67054"/>
    <w:lvl w:ilvl="0">
      <w:start w:val="3"/>
      <w:numFmt w:val="decimal"/>
      <w:lvlText w:val="%1."/>
      <w:lvlJc w:val="left"/>
      <w:pPr>
        <w:ind w:left="540" w:hanging="540"/>
      </w:pPr>
      <w:rPr>
        <w:rFonts w:hint="default"/>
      </w:rPr>
    </w:lvl>
    <w:lvl w:ilvl="1">
      <w:start w:val="2"/>
      <w:numFmt w:val="decimal"/>
      <w:lvlText w:val="%1.%2."/>
      <w:lvlJc w:val="left"/>
      <w:pPr>
        <w:ind w:left="1522" w:hanging="720"/>
      </w:pPr>
      <w:rPr>
        <w:rFonts w:hint="default"/>
      </w:rPr>
    </w:lvl>
    <w:lvl w:ilvl="2">
      <w:start w:val="1"/>
      <w:numFmt w:val="decimal"/>
      <w:lvlText w:val="%1.%2.%3."/>
      <w:lvlJc w:val="left"/>
      <w:pPr>
        <w:ind w:left="1004" w:hanging="720"/>
      </w:pPr>
      <w:rPr>
        <w:rFonts w:hint="default"/>
        <w:b w:val="0"/>
        <w:bCs w:val="0"/>
      </w:rPr>
    </w:lvl>
    <w:lvl w:ilvl="3">
      <w:start w:val="1"/>
      <w:numFmt w:val="decimal"/>
      <w:lvlText w:val="%1.%2.%3.%4."/>
      <w:lvlJc w:val="left"/>
      <w:pPr>
        <w:ind w:left="3486" w:hanging="1080"/>
      </w:pPr>
      <w:rPr>
        <w:rFonts w:hint="default"/>
      </w:rPr>
    </w:lvl>
    <w:lvl w:ilvl="4">
      <w:start w:val="1"/>
      <w:numFmt w:val="decimal"/>
      <w:lvlText w:val="%1.%2.%3.%4.%5."/>
      <w:lvlJc w:val="left"/>
      <w:pPr>
        <w:ind w:left="4288" w:hanging="1080"/>
      </w:pPr>
      <w:rPr>
        <w:rFonts w:hint="default"/>
      </w:rPr>
    </w:lvl>
    <w:lvl w:ilvl="5">
      <w:start w:val="1"/>
      <w:numFmt w:val="decimal"/>
      <w:lvlText w:val="%1.%2.%3.%4.%5.%6."/>
      <w:lvlJc w:val="left"/>
      <w:pPr>
        <w:ind w:left="5450" w:hanging="1440"/>
      </w:pPr>
      <w:rPr>
        <w:rFonts w:hint="default"/>
      </w:rPr>
    </w:lvl>
    <w:lvl w:ilvl="6">
      <w:start w:val="1"/>
      <w:numFmt w:val="decimal"/>
      <w:lvlText w:val="%1.%2.%3.%4.%5.%6.%7."/>
      <w:lvlJc w:val="left"/>
      <w:pPr>
        <w:ind w:left="6252" w:hanging="1440"/>
      </w:pPr>
      <w:rPr>
        <w:rFonts w:hint="default"/>
      </w:rPr>
    </w:lvl>
    <w:lvl w:ilvl="7">
      <w:start w:val="1"/>
      <w:numFmt w:val="decimal"/>
      <w:lvlText w:val="%1.%2.%3.%4.%5.%6.%7.%8."/>
      <w:lvlJc w:val="left"/>
      <w:pPr>
        <w:ind w:left="7414" w:hanging="1800"/>
      </w:pPr>
      <w:rPr>
        <w:rFonts w:hint="default"/>
      </w:rPr>
    </w:lvl>
    <w:lvl w:ilvl="8">
      <w:start w:val="1"/>
      <w:numFmt w:val="decimal"/>
      <w:lvlText w:val="%1.%2.%3.%4.%5.%6.%7.%8.%9."/>
      <w:lvlJc w:val="left"/>
      <w:pPr>
        <w:ind w:left="8216" w:hanging="1800"/>
      </w:pPr>
      <w:rPr>
        <w:rFonts w:hint="default"/>
      </w:rPr>
    </w:lvl>
  </w:abstractNum>
  <w:abstractNum w:abstractNumId="30"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31" w15:restartNumberingAfterBreak="0">
    <w:nsid w:val="6431064D"/>
    <w:multiLevelType w:val="multilevel"/>
    <w:tmpl w:val="98E87684"/>
    <w:lvl w:ilvl="0">
      <w:start w:val="1"/>
      <w:numFmt w:val="upperRoman"/>
      <w:lvlText w:val="%1."/>
      <w:lvlJc w:val="right"/>
      <w:pPr>
        <w:ind w:left="975" w:hanging="408"/>
      </w:pPr>
      <w:rPr>
        <w:rFonts w:hint="default"/>
      </w:rPr>
    </w:lvl>
    <w:lvl w:ilvl="1">
      <w:start w:val="1"/>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32" w15:restartNumberingAfterBreak="0">
    <w:nsid w:val="66785929"/>
    <w:multiLevelType w:val="multilevel"/>
    <w:tmpl w:val="9132CB5A"/>
    <w:lvl w:ilvl="0">
      <w:start w:val="4"/>
      <w:numFmt w:val="decimal"/>
      <w:lvlText w:val="%1."/>
      <w:lvlJc w:val="left"/>
      <w:pPr>
        <w:ind w:left="408" w:hanging="408"/>
      </w:pPr>
      <w:rPr>
        <w:rFonts w:hint="default"/>
      </w:rPr>
    </w:lvl>
    <w:lvl w:ilvl="1">
      <w:start w:val="2"/>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33"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1"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42"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4"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5" w15:restartNumberingAfterBreak="0">
    <w:nsid w:val="79823665"/>
    <w:multiLevelType w:val="multilevel"/>
    <w:tmpl w:val="968ACD36"/>
    <w:lvl w:ilvl="0">
      <w:start w:val="1"/>
      <w:numFmt w:val="upperRoman"/>
      <w:lvlText w:val="%1."/>
      <w:lvlJc w:val="right"/>
      <w:pPr>
        <w:ind w:left="975" w:hanging="408"/>
      </w:pPr>
      <w:rPr>
        <w:rFonts w:hint="default"/>
        <w:b w:val="0"/>
        <w:bCs w:val="0"/>
      </w:rPr>
    </w:lvl>
    <w:lvl w:ilvl="1">
      <w:start w:val="1"/>
      <w:numFmt w:val="decimal"/>
      <w:lvlText w:val="%1.%2."/>
      <w:lvlJc w:val="left"/>
      <w:pPr>
        <w:ind w:left="1332" w:hanging="720"/>
      </w:pPr>
      <w:rPr>
        <w:rFonts w:hint="default"/>
      </w:rPr>
    </w:lvl>
    <w:lvl w:ilvl="2">
      <w:start w:val="1"/>
      <w:numFmt w:val="decimal"/>
      <w:lvlText w:val="%1.%2.%3."/>
      <w:lvlJc w:val="left"/>
      <w:pPr>
        <w:ind w:left="1944" w:hanging="720"/>
      </w:pPr>
      <w:rPr>
        <w:rFonts w:hint="default"/>
      </w:rPr>
    </w:lvl>
    <w:lvl w:ilvl="3">
      <w:start w:val="1"/>
      <w:numFmt w:val="decimal"/>
      <w:lvlText w:val="%1.%2.%3.%4."/>
      <w:lvlJc w:val="left"/>
      <w:pPr>
        <w:ind w:left="2916" w:hanging="1080"/>
      </w:pPr>
      <w:rPr>
        <w:rFonts w:hint="default"/>
      </w:rPr>
    </w:lvl>
    <w:lvl w:ilvl="4">
      <w:start w:val="1"/>
      <w:numFmt w:val="decimal"/>
      <w:lvlText w:val="%1.%2.%3.%4.%5."/>
      <w:lvlJc w:val="left"/>
      <w:pPr>
        <w:ind w:left="3528" w:hanging="1080"/>
      </w:pPr>
      <w:rPr>
        <w:rFonts w:hint="default"/>
      </w:rPr>
    </w:lvl>
    <w:lvl w:ilvl="5">
      <w:start w:val="1"/>
      <w:numFmt w:val="decimal"/>
      <w:lvlText w:val="%1.%2.%3.%4.%5.%6."/>
      <w:lvlJc w:val="left"/>
      <w:pPr>
        <w:ind w:left="4500" w:hanging="144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6084" w:hanging="1800"/>
      </w:pPr>
      <w:rPr>
        <w:rFonts w:hint="default"/>
      </w:rPr>
    </w:lvl>
    <w:lvl w:ilvl="8">
      <w:start w:val="1"/>
      <w:numFmt w:val="decimal"/>
      <w:lvlText w:val="%1.%2.%3.%4.%5.%6.%7.%8.%9."/>
      <w:lvlJc w:val="left"/>
      <w:pPr>
        <w:ind w:left="7056" w:hanging="2160"/>
      </w:pPr>
      <w:rPr>
        <w:rFonts w:hint="default"/>
      </w:rPr>
    </w:lvl>
  </w:abstractNum>
  <w:abstractNum w:abstractNumId="46"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7"/>
  </w:num>
  <w:num w:numId="2" w16cid:durableId="1695305953">
    <w:abstractNumId w:val="44"/>
  </w:num>
  <w:num w:numId="3" w16cid:durableId="602954600">
    <w:abstractNumId w:val="33"/>
  </w:num>
  <w:num w:numId="4" w16cid:durableId="245768617">
    <w:abstractNumId w:val="25"/>
  </w:num>
  <w:num w:numId="5" w16cid:durableId="2001152800">
    <w:abstractNumId w:val="10"/>
  </w:num>
  <w:num w:numId="6" w16cid:durableId="1653485613">
    <w:abstractNumId w:val="41"/>
  </w:num>
  <w:num w:numId="7" w16cid:durableId="1183589346">
    <w:abstractNumId w:val="2"/>
  </w:num>
  <w:num w:numId="8" w16cid:durableId="224032410">
    <w:abstractNumId w:val="26"/>
  </w:num>
  <w:num w:numId="9" w16cid:durableId="1302462716">
    <w:abstractNumId w:val="24"/>
  </w:num>
  <w:num w:numId="10" w16cid:durableId="530732081">
    <w:abstractNumId w:val="19"/>
  </w:num>
  <w:num w:numId="11" w16cid:durableId="2116443311">
    <w:abstractNumId w:val="46"/>
  </w:num>
  <w:num w:numId="12" w16cid:durableId="102301885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12"/>
  </w:num>
  <w:num w:numId="14" w16cid:durableId="1463382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8"/>
  </w:num>
  <w:num w:numId="16" w16cid:durableId="2094928861">
    <w:abstractNumId w:val="17"/>
  </w:num>
  <w:num w:numId="17" w16cid:durableId="1985038312">
    <w:abstractNumId w:val="21"/>
  </w:num>
  <w:num w:numId="18" w16cid:durableId="1038970911">
    <w:abstractNumId w:val="9"/>
  </w:num>
  <w:num w:numId="19" w16cid:durableId="568030890">
    <w:abstractNumId w:val="13"/>
  </w:num>
  <w:num w:numId="20" w16cid:durableId="1158308902">
    <w:abstractNumId w:val="30"/>
  </w:num>
  <w:num w:numId="21" w16cid:durableId="1067341544">
    <w:abstractNumId w:val="34"/>
  </w:num>
  <w:num w:numId="22" w16cid:durableId="1272282964">
    <w:abstractNumId w:val="28"/>
  </w:num>
  <w:num w:numId="23" w16cid:durableId="133181899">
    <w:abstractNumId w:val="37"/>
  </w:num>
  <w:num w:numId="24" w16cid:durableId="131144016">
    <w:abstractNumId w:val="36"/>
  </w:num>
  <w:num w:numId="25" w16cid:durableId="1436365768">
    <w:abstractNumId w:val="16"/>
  </w:num>
  <w:num w:numId="26" w16cid:durableId="1430127359">
    <w:abstractNumId w:val="18"/>
  </w:num>
  <w:num w:numId="27" w16cid:durableId="1411077640">
    <w:abstractNumId w:val="35"/>
  </w:num>
  <w:num w:numId="28" w16cid:durableId="2118451366">
    <w:abstractNumId w:val="4"/>
  </w:num>
  <w:num w:numId="29" w16cid:durableId="1879585726">
    <w:abstractNumId w:val="43"/>
  </w:num>
  <w:num w:numId="30" w16cid:durableId="1346439416">
    <w:abstractNumId w:val="40"/>
  </w:num>
  <w:num w:numId="31" w16cid:durableId="1855653204">
    <w:abstractNumId w:val="1"/>
  </w:num>
  <w:num w:numId="32" w16cid:durableId="2035884383">
    <w:abstractNumId w:val="0"/>
  </w:num>
  <w:num w:numId="33" w16cid:durableId="1859001621">
    <w:abstractNumId w:val="39"/>
  </w:num>
  <w:num w:numId="34" w16cid:durableId="1301958134">
    <w:abstractNumId w:val="11"/>
  </w:num>
  <w:num w:numId="35" w16cid:durableId="1578634167">
    <w:abstractNumId w:val="42"/>
  </w:num>
  <w:num w:numId="36" w16cid:durableId="1990285920">
    <w:abstractNumId w:val="6"/>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5682807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7519579">
    <w:abstractNumId w:val="32"/>
  </w:num>
  <w:num w:numId="39" w16cid:durableId="1778140448">
    <w:abstractNumId w:val="3"/>
  </w:num>
  <w:num w:numId="40" w16cid:durableId="1365134450">
    <w:abstractNumId w:val="15"/>
  </w:num>
  <w:num w:numId="41" w16cid:durableId="8759706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8459240">
    <w:abstractNumId w:val="45"/>
  </w:num>
  <w:num w:numId="43" w16cid:durableId="1598519741">
    <w:abstractNumId w:val="22"/>
  </w:num>
  <w:num w:numId="44" w16cid:durableId="1426850411">
    <w:abstractNumId w:val="5"/>
  </w:num>
  <w:num w:numId="45" w16cid:durableId="2092000931">
    <w:abstractNumId w:val="7"/>
  </w:num>
  <w:num w:numId="46" w16cid:durableId="1961380637">
    <w:abstractNumId w:val="31"/>
  </w:num>
  <w:num w:numId="47" w16cid:durableId="1963345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48160489">
    <w:abstractNumId w:val="14"/>
  </w:num>
  <w:num w:numId="49" w16cid:durableId="163206091">
    <w:abstractNumId w:val="23"/>
  </w:num>
  <w:num w:numId="50" w16cid:durableId="8171894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1A61"/>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0E5D"/>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2318"/>
    <w:rsid w:val="001E5659"/>
    <w:rsid w:val="001E6B44"/>
    <w:rsid w:val="001F376E"/>
    <w:rsid w:val="00202144"/>
    <w:rsid w:val="00202DD8"/>
    <w:rsid w:val="00211B12"/>
    <w:rsid w:val="0021358C"/>
    <w:rsid w:val="00213E96"/>
    <w:rsid w:val="0021460E"/>
    <w:rsid w:val="00220638"/>
    <w:rsid w:val="002352CC"/>
    <w:rsid w:val="00237776"/>
    <w:rsid w:val="0025789B"/>
    <w:rsid w:val="00271832"/>
    <w:rsid w:val="00273453"/>
    <w:rsid w:val="002775F1"/>
    <w:rsid w:val="002842C5"/>
    <w:rsid w:val="00285636"/>
    <w:rsid w:val="002868A9"/>
    <w:rsid w:val="0028748C"/>
    <w:rsid w:val="00287C31"/>
    <w:rsid w:val="00287E9F"/>
    <w:rsid w:val="002951CF"/>
    <w:rsid w:val="00295557"/>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360A4"/>
    <w:rsid w:val="003404D3"/>
    <w:rsid w:val="00340E6C"/>
    <w:rsid w:val="00346C42"/>
    <w:rsid w:val="00347B99"/>
    <w:rsid w:val="00350A92"/>
    <w:rsid w:val="00353107"/>
    <w:rsid w:val="00353789"/>
    <w:rsid w:val="00355E3A"/>
    <w:rsid w:val="00357D43"/>
    <w:rsid w:val="00360CB2"/>
    <w:rsid w:val="003616B8"/>
    <w:rsid w:val="00364E69"/>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1E0A"/>
    <w:rsid w:val="003E3302"/>
    <w:rsid w:val="003E33FB"/>
    <w:rsid w:val="003F0C42"/>
    <w:rsid w:val="003F1E4E"/>
    <w:rsid w:val="003F41FA"/>
    <w:rsid w:val="003F473F"/>
    <w:rsid w:val="003F7432"/>
    <w:rsid w:val="003F7A00"/>
    <w:rsid w:val="004029A8"/>
    <w:rsid w:val="004032CC"/>
    <w:rsid w:val="004076D2"/>
    <w:rsid w:val="00410400"/>
    <w:rsid w:val="00411D83"/>
    <w:rsid w:val="00415A79"/>
    <w:rsid w:val="00416985"/>
    <w:rsid w:val="00416F83"/>
    <w:rsid w:val="00420843"/>
    <w:rsid w:val="00421FE5"/>
    <w:rsid w:val="00425C36"/>
    <w:rsid w:val="00426749"/>
    <w:rsid w:val="004329A6"/>
    <w:rsid w:val="0043348E"/>
    <w:rsid w:val="00436E61"/>
    <w:rsid w:val="00437EEA"/>
    <w:rsid w:val="0044048D"/>
    <w:rsid w:val="0044409F"/>
    <w:rsid w:val="00446C65"/>
    <w:rsid w:val="004513F1"/>
    <w:rsid w:val="00452F86"/>
    <w:rsid w:val="00453C04"/>
    <w:rsid w:val="00460E15"/>
    <w:rsid w:val="004614B9"/>
    <w:rsid w:val="00462694"/>
    <w:rsid w:val="00462DD7"/>
    <w:rsid w:val="004718BD"/>
    <w:rsid w:val="00474447"/>
    <w:rsid w:val="0049108A"/>
    <w:rsid w:val="00492785"/>
    <w:rsid w:val="00495259"/>
    <w:rsid w:val="004A22FB"/>
    <w:rsid w:val="004A59D3"/>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07E74"/>
    <w:rsid w:val="0051222D"/>
    <w:rsid w:val="005134FC"/>
    <w:rsid w:val="00514588"/>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C15"/>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591"/>
    <w:rsid w:val="005D2AFE"/>
    <w:rsid w:val="005D707A"/>
    <w:rsid w:val="005D76DF"/>
    <w:rsid w:val="005D7D02"/>
    <w:rsid w:val="005E0A66"/>
    <w:rsid w:val="005E30ED"/>
    <w:rsid w:val="005E3E2E"/>
    <w:rsid w:val="005E5662"/>
    <w:rsid w:val="005E6832"/>
    <w:rsid w:val="005F13DA"/>
    <w:rsid w:val="005F295D"/>
    <w:rsid w:val="005F4F29"/>
    <w:rsid w:val="005F6034"/>
    <w:rsid w:val="00601AF8"/>
    <w:rsid w:val="00602943"/>
    <w:rsid w:val="0060343F"/>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14A32"/>
    <w:rsid w:val="00720F54"/>
    <w:rsid w:val="0072439A"/>
    <w:rsid w:val="007313F9"/>
    <w:rsid w:val="0073515C"/>
    <w:rsid w:val="00737E00"/>
    <w:rsid w:val="007451DA"/>
    <w:rsid w:val="00750FCE"/>
    <w:rsid w:val="00755705"/>
    <w:rsid w:val="00756002"/>
    <w:rsid w:val="0076232F"/>
    <w:rsid w:val="007634EE"/>
    <w:rsid w:val="00766452"/>
    <w:rsid w:val="0077030F"/>
    <w:rsid w:val="0077072B"/>
    <w:rsid w:val="00774BAE"/>
    <w:rsid w:val="00774DFA"/>
    <w:rsid w:val="007759F7"/>
    <w:rsid w:val="00780076"/>
    <w:rsid w:val="00780178"/>
    <w:rsid w:val="00780429"/>
    <w:rsid w:val="00780624"/>
    <w:rsid w:val="00783080"/>
    <w:rsid w:val="00785EB4"/>
    <w:rsid w:val="0078682A"/>
    <w:rsid w:val="00795BF5"/>
    <w:rsid w:val="00796C8D"/>
    <w:rsid w:val="007A5B45"/>
    <w:rsid w:val="007A7D46"/>
    <w:rsid w:val="007B19A1"/>
    <w:rsid w:val="007B297B"/>
    <w:rsid w:val="007B5B42"/>
    <w:rsid w:val="007B67C5"/>
    <w:rsid w:val="007B6C54"/>
    <w:rsid w:val="007B7537"/>
    <w:rsid w:val="007C427C"/>
    <w:rsid w:val="007D3A09"/>
    <w:rsid w:val="007D5114"/>
    <w:rsid w:val="007D5405"/>
    <w:rsid w:val="007D7249"/>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0090"/>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16C1"/>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0AA"/>
    <w:rsid w:val="00966B15"/>
    <w:rsid w:val="0096739D"/>
    <w:rsid w:val="009737F6"/>
    <w:rsid w:val="00973871"/>
    <w:rsid w:val="0098187C"/>
    <w:rsid w:val="00985113"/>
    <w:rsid w:val="00985D07"/>
    <w:rsid w:val="00990EF4"/>
    <w:rsid w:val="00995724"/>
    <w:rsid w:val="00996385"/>
    <w:rsid w:val="009A0E86"/>
    <w:rsid w:val="009A29D4"/>
    <w:rsid w:val="009A54C1"/>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6B1"/>
    <w:rsid w:val="00A071F2"/>
    <w:rsid w:val="00A11CB7"/>
    <w:rsid w:val="00A12130"/>
    <w:rsid w:val="00A17BB8"/>
    <w:rsid w:val="00A2073B"/>
    <w:rsid w:val="00A2094C"/>
    <w:rsid w:val="00A24955"/>
    <w:rsid w:val="00A25B0B"/>
    <w:rsid w:val="00A25F86"/>
    <w:rsid w:val="00A27F4B"/>
    <w:rsid w:val="00A30CEF"/>
    <w:rsid w:val="00A31234"/>
    <w:rsid w:val="00A3343B"/>
    <w:rsid w:val="00A36129"/>
    <w:rsid w:val="00A40D93"/>
    <w:rsid w:val="00A4137B"/>
    <w:rsid w:val="00A4220A"/>
    <w:rsid w:val="00A42C15"/>
    <w:rsid w:val="00A43317"/>
    <w:rsid w:val="00A43460"/>
    <w:rsid w:val="00A47AE6"/>
    <w:rsid w:val="00A47F82"/>
    <w:rsid w:val="00A53205"/>
    <w:rsid w:val="00A57349"/>
    <w:rsid w:val="00A60977"/>
    <w:rsid w:val="00A61161"/>
    <w:rsid w:val="00A65E8C"/>
    <w:rsid w:val="00A66A89"/>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D64CC"/>
    <w:rsid w:val="00AE4A76"/>
    <w:rsid w:val="00AE5365"/>
    <w:rsid w:val="00AF0727"/>
    <w:rsid w:val="00B00381"/>
    <w:rsid w:val="00B03016"/>
    <w:rsid w:val="00B0490B"/>
    <w:rsid w:val="00B05DD3"/>
    <w:rsid w:val="00B10387"/>
    <w:rsid w:val="00B122D3"/>
    <w:rsid w:val="00B15D28"/>
    <w:rsid w:val="00B25EE8"/>
    <w:rsid w:val="00B316AB"/>
    <w:rsid w:val="00B354C2"/>
    <w:rsid w:val="00B47728"/>
    <w:rsid w:val="00B50580"/>
    <w:rsid w:val="00B50659"/>
    <w:rsid w:val="00B62220"/>
    <w:rsid w:val="00B63888"/>
    <w:rsid w:val="00B639CA"/>
    <w:rsid w:val="00B64FD5"/>
    <w:rsid w:val="00B74995"/>
    <w:rsid w:val="00B74C8D"/>
    <w:rsid w:val="00B761F9"/>
    <w:rsid w:val="00B8132A"/>
    <w:rsid w:val="00B949E8"/>
    <w:rsid w:val="00B9674F"/>
    <w:rsid w:val="00B9791A"/>
    <w:rsid w:val="00BA3FAC"/>
    <w:rsid w:val="00BA5712"/>
    <w:rsid w:val="00BA6478"/>
    <w:rsid w:val="00BA7C66"/>
    <w:rsid w:val="00BB78A9"/>
    <w:rsid w:val="00BC6251"/>
    <w:rsid w:val="00BC6CBE"/>
    <w:rsid w:val="00BD15E3"/>
    <w:rsid w:val="00BD1A74"/>
    <w:rsid w:val="00BD270D"/>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34C"/>
    <w:rsid w:val="00C30C66"/>
    <w:rsid w:val="00C341FB"/>
    <w:rsid w:val="00C35EC9"/>
    <w:rsid w:val="00C360C2"/>
    <w:rsid w:val="00C4136A"/>
    <w:rsid w:val="00C41549"/>
    <w:rsid w:val="00C43B09"/>
    <w:rsid w:val="00C443C8"/>
    <w:rsid w:val="00C448C3"/>
    <w:rsid w:val="00C44A05"/>
    <w:rsid w:val="00C45493"/>
    <w:rsid w:val="00C45BC4"/>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2CAC"/>
    <w:rsid w:val="00CC4A4E"/>
    <w:rsid w:val="00CC5CD3"/>
    <w:rsid w:val="00CC746B"/>
    <w:rsid w:val="00CD25ED"/>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567C"/>
    <w:rsid w:val="00D36680"/>
    <w:rsid w:val="00D42FC0"/>
    <w:rsid w:val="00D43093"/>
    <w:rsid w:val="00D478AA"/>
    <w:rsid w:val="00D5153B"/>
    <w:rsid w:val="00D5206E"/>
    <w:rsid w:val="00D54A80"/>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A313B"/>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21D5"/>
    <w:rsid w:val="00E45096"/>
    <w:rsid w:val="00E45214"/>
    <w:rsid w:val="00E4718C"/>
    <w:rsid w:val="00E50F80"/>
    <w:rsid w:val="00E516C6"/>
    <w:rsid w:val="00E51FB0"/>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480C"/>
    <w:rsid w:val="00ED721F"/>
    <w:rsid w:val="00EE50F1"/>
    <w:rsid w:val="00F02514"/>
    <w:rsid w:val="00F10138"/>
    <w:rsid w:val="00F1462E"/>
    <w:rsid w:val="00F152A1"/>
    <w:rsid w:val="00F31EE2"/>
    <w:rsid w:val="00F3260B"/>
    <w:rsid w:val="00F32BA5"/>
    <w:rsid w:val="00F35C90"/>
    <w:rsid w:val="00F37E7B"/>
    <w:rsid w:val="00F43CE2"/>
    <w:rsid w:val="00F46F39"/>
    <w:rsid w:val="00F4746B"/>
    <w:rsid w:val="00F50643"/>
    <w:rsid w:val="00F55432"/>
    <w:rsid w:val="00F56A4C"/>
    <w:rsid w:val="00F6197E"/>
    <w:rsid w:val="00F62EE1"/>
    <w:rsid w:val="00F644CD"/>
    <w:rsid w:val="00F657E2"/>
    <w:rsid w:val="00F73638"/>
    <w:rsid w:val="00F73FC7"/>
    <w:rsid w:val="00F74B37"/>
    <w:rsid w:val="00F87E1E"/>
    <w:rsid w:val="00F92780"/>
    <w:rsid w:val="00F972E8"/>
    <w:rsid w:val="00FA5BFD"/>
    <w:rsid w:val="00FA7661"/>
    <w:rsid w:val="00FB5B78"/>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5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styleId="Recuodecorpodetexto">
    <w:name w:val="Body Text Indent"/>
    <w:basedOn w:val="Normal"/>
    <w:link w:val="RecuodecorpodetextoChar"/>
    <w:semiHidden/>
    <w:unhideWhenUsed/>
    <w:rsid w:val="00D3567C"/>
    <w:pPr>
      <w:spacing w:after="0" w:line="240" w:lineRule="auto"/>
      <w:ind w:firstLine="708"/>
      <w:contextualSpacing w:val="0"/>
    </w:pPr>
    <w:rPr>
      <w:rFonts w:ascii="Comic Sans MS" w:eastAsia="Times New Roman" w:hAnsi="Comic Sans MS" w:cs="Times New Roman"/>
      <w:color w:val="auto"/>
      <w:kern w:val="0"/>
      <w:sz w:val="24"/>
      <w:szCs w:val="24"/>
      <w:lang w:eastAsia="pt-BR"/>
    </w:rPr>
  </w:style>
  <w:style w:type="character" w:customStyle="1" w:styleId="RecuodecorpodetextoChar">
    <w:name w:val="Recuo de corpo de texto Char"/>
    <w:basedOn w:val="Fontepargpadro"/>
    <w:link w:val="Recuodecorpodetexto"/>
    <w:semiHidden/>
    <w:rsid w:val="00D3567C"/>
    <w:rPr>
      <w:rFonts w:ascii="Comic Sans MS" w:eastAsia="Times New Roman" w:hAnsi="Comic Sans MS"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94638323">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29185186">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38222233">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70667971">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87269112">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639071188">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41712229">
      <w:bodyDiv w:val="1"/>
      <w:marLeft w:val="0"/>
      <w:marRight w:val="0"/>
      <w:marTop w:val="0"/>
      <w:marBottom w:val="0"/>
      <w:divBdr>
        <w:top w:val="none" w:sz="0" w:space="0" w:color="auto"/>
        <w:left w:val="none" w:sz="0" w:space="0" w:color="auto"/>
        <w:bottom w:val="none" w:sz="0" w:space="0" w:color="auto"/>
        <w:right w:val="none" w:sz="0" w:space="0" w:color="auto"/>
      </w:divBdr>
    </w:div>
    <w:div w:id="1758362317">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9946938">
      <w:bodyDiv w:val="1"/>
      <w:marLeft w:val="0"/>
      <w:marRight w:val="0"/>
      <w:marTop w:val="0"/>
      <w:marBottom w:val="0"/>
      <w:divBdr>
        <w:top w:val="none" w:sz="0" w:space="0" w:color="auto"/>
        <w:left w:val="none" w:sz="0" w:space="0" w:color="auto"/>
        <w:bottom w:val="none" w:sz="0" w:space="0" w:color="auto"/>
        <w:right w:val="none" w:sz="0" w:space="0" w:color="auto"/>
      </w:divBdr>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5045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7</Pages>
  <Words>3079</Words>
  <Characters>16627</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2024-09-02T14:36:00Z</dcterms:created>
  <dcterms:modified xsi:type="dcterms:W3CDTF">2024-09-02T14:36:00Z</dcterms:modified>
</cp:coreProperties>
</file>